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74F" w:rsidRDefault="00E9574F" w:rsidP="00460AD5">
      <w:pPr>
        <w:pStyle w:val="Default"/>
      </w:pP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E9574F" w:rsidRPr="008F2DCF" w:rsidTr="00476FF5">
        <w:tc>
          <w:tcPr>
            <w:tcW w:w="4785" w:type="dxa"/>
          </w:tcPr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E9574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председатель профсоюзного</w:t>
            </w:r>
          </w:p>
          <w:p w:rsidR="00E9574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комитета </w:t>
            </w:r>
          </w:p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8F2DCF">
              <w:rPr>
                <w:rFonts w:ascii="Times New Roman" w:hAnsi="Times New Roman"/>
                <w:sz w:val="28"/>
                <w:szCs w:val="28"/>
              </w:rPr>
              <w:t xml:space="preserve"> Н.А. Захаренко</w:t>
            </w:r>
          </w:p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«___» _______________20___ г.</w:t>
            </w:r>
          </w:p>
        </w:tc>
        <w:tc>
          <w:tcPr>
            <w:tcW w:w="4786" w:type="dxa"/>
          </w:tcPr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E9574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 xml:space="preserve">Директор МБОУ СОШ №14 </w:t>
            </w:r>
          </w:p>
          <w:p w:rsidR="00E9574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станицы Ярославской</w:t>
            </w:r>
          </w:p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___________ Н.В. Шматова</w:t>
            </w:r>
          </w:p>
          <w:p w:rsidR="00E9574F" w:rsidRPr="008F2DCF" w:rsidRDefault="00E9574F" w:rsidP="00476F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2DCF">
              <w:rPr>
                <w:rFonts w:ascii="Times New Roman" w:hAnsi="Times New Roman"/>
                <w:sz w:val="28"/>
                <w:szCs w:val="28"/>
              </w:rPr>
              <w:t>«___» _______________20___ г.</w:t>
            </w:r>
          </w:p>
        </w:tc>
      </w:tr>
    </w:tbl>
    <w:p w:rsidR="00E9574F" w:rsidRDefault="00E9574F" w:rsidP="00460AD5">
      <w:pPr>
        <w:pStyle w:val="Default"/>
      </w:pPr>
    </w:p>
    <w:p w:rsidR="00E9574F" w:rsidRDefault="00E9574F" w:rsidP="00460AD5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E9574F" w:rsidRDefault="00E9574F" w:rsidP="00460AD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разработке и утверждении адаптированных рабочих программ </w:t>
      </w:r>
    </w:p>
    <w:p w:rsidR="00E9574F" w:rsidRDefault="00E9574F" w:rsidP="00460AD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учебных предметов ФГОС НОО ОВЗ  и ФГОС О УО</w:t>
      </w:r>
    </w:p>
    <w:p w:rsidR="00E9574F" w:rsidRDefault="00E9574F" w:rsidP="00460AD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E9574F" w:rsidRDefault="00E9574F" w:rsidP="00460A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средней общеобразовательной школы №14 станицы Ярославской муниципального образования Мостовский район</w:t>
      </w:r>
    </w:p>
    <w:p w:rsidR="00E9574F" w:rsidRDefault="00E9574F" w:rsidP="00460AD5"/>
    <w:p w:rsidR="00E9574F" w:rsidRDefault="00E9574F" w:rsidP="00620F38">
      <w:pPr>
        <w:pStyle w:val="Default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Общие положения. </w:t>
      </w:r>
    </w:p>
    <w:p w:rsidR="00E9574F" w:rsidRPr="00E1750D" w:rsidRDefault="00E9574F" w:rsidP="00E1750D">
      <w:pPr>
        <w:jc w:val="both"/>
        <w:rPr>
          <w:rFonts w:ascii="Times New Roman" w:hAnsi="Times New Roman"/>
          <w:sz w:val="28"/>
          <w:szCs w:val="28"/>
        </w:rPr>
      </w:pPr>
      <w:r w:rsidRPr="00E1750D">
        <w:rPr>
          <w:rFonts w:ascii="Times New Roman" w:hAnsi="Times New Roman"/>
          <w:sz w:val="28"/>
          <w:szCs w:val="28"/>
        </w:rPr>
        <w:t xml:space="preserve">1.1. Настоящее Положение о разработке и утверждении адаптированных рабочих программ учебных предметов федерального государственного образовательного стандарта начального общего образования обучающихся с ограниченными возможностями здоровья (далее - ФГОС НОО ОВЗ)  и федерального государственного образовательного стандарта образования обучающихся с умственной отсталостью (интеллектуальными нарушениями) (далее - ФГОС О УО)  (далее – Положение) муниципального бюджетного общеобразовательного учреждения средней общеобразовательной школы №14 станицы Ярославской муниципального образования Мостовский район (далее Учреждение) разработано в соответствии: </w:t>
      </w:r>
    </w:p>
    <w:p w:rsidR="00E9574F" w:rsidRDefault="00E9574F" w:rsidP="00460AD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Законом РФ «Об образовании в Российской Федерации» № 273-ФЗ от 29 декабря 2012 года; </w:t>
      </w:r>
    </w:p>
    <w:p w:rsidR="00E9574F" w:rsidRDefault="00E9574F" w:rsidP="00460AD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Федеральным государственным образовательным стандартом начального общего образования </w:t>
      </w:r>
      <w:r w:rsidRPr="00620F38">
        <w:rPr>
          <w:rFonts w:ascii="Times New Roman" w:hAnsi="Times New Roman"/>
          <w:sz w:val="28"/>
          <w:szCs w:val="28"/>
        </w:rPr>
        <w:t>обучающихся 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 xml:space="preserve"> (утвержден приказом Министерства образования и науки Российской Федерации от 06.10.2009г. № 373 с изменениями);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Федеральным государственным образовательным стандартом основного общего образования и федерального государственного образовательного стандарта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1598).</w:t>
      </w:r>
    </w:p>
    <w:p w:rsidR="00E9574F" w:rsidRDefault="00E9574F" w:rsidP="00620F38">
      <w:pPr>
        <w:pStyle w:val="Default"/>
        <w:jc w:val="both"/>
      </w:pPr>
      <w:r>
        <w:rPr>
          <w:sz w:val="28"/>
          <w:szCs w:val="28"/>
        </w:rPr>
        <w:tab/>
        <w:t xml:space="preserve"> </w:t>
      </w:r>
      <w:r>
        <w:tab/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Данное Положение определяет структуру, порядок разработки и утверждения адаптированной рабочей программы учебного предмета.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Адаптированные рабочие программы учебных предметов являются обязательным компонентом содержательного раздела основных образовательных программ Учреждения.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Адаптированные рабочие программы учебных предметов разрабатываются на основе требований к результатам освоения адаптированных основных образовательной программ с учетом основных направлений программ, включенных в структуру адаптированной основной образовательной программы (далее - АООП), и должны обеспечивать достижение планируемых результатов освоения адаптированной основной образовательной программы.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1.5.Цель адаптированной рабочей программы – создание условий для планирования, организации и управления образовательным процессом по определенному учебному предмету. </w:t>
      </w:r>
    </w:p>
    <w:p w:rsidR="00E9574F" w:rsidRDefault="00E9574F" w:rsidP="00460AD5">
      <w:pPr>
        <w:pStyle w:val="Default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Задачи программы: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конкретно определить содержание, объем, порядок изучения учебного предмета с учетом целей, задач и особенностей образовательного процесса Учреждения и контингента обучающихся.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Адаптированная рабочая программа выполняет следующие функции: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является обязательной нормой выполнения учебного плана в полном объеме;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определяет содержание образования по учебному предмету; </w:t>
      </w:r>
    </w:p>
    <w:p w:rsidR="00E9574F" w:rsidRDefault="00E9574F" w:rsidP="00620F3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обеспечивает преемственность содержания образования по учебному предмету;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реализует принцип интегративного подхода в содержании образования;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создает условия для реализации индивидуального подхода; </w:t>
      </w:r>
    </w:p>
    <w:p w:rsidR="00E9574F" w:rsidRDefault="00E9574F" w:rsidP="00460AD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обеспечивает достижение планируемых результатов каждым обучающимся.</w:t>
      </w:r>
    </w:p>
    <w:p w:rsidR="00E9574F" w:rsidRDefault="00E9574F" w:rsidP="00460A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1.8. Для о</w:t>
      </w:r>
      <w:r w:rsidRPr="00317985">
        <w:rPr>
          <w:spacing w:val="2"/>
          <w:sz w:val="28"/>
          <w:szCs w:val="28"/>
        </w:rPr>
        <w:t>бучающи</w:t>
      </w:r>
      <w:r>
        <w:rPr>
          <w:spacing w:val="2"/>
          <w:sz w:val="28"/>
          <w:szCs w:val="28"/>
        </w:rPr>
        <w:t>х</w:t>
      </w:r>
      <w:r w:rsidRPr="00317985">
        <w:rPr>
          <w:spacing w:val="2"/>
          <w:sz w:val="28"/>
          <w:szCs w:val="28"/>
        </w:rPr>
        <w:t xml:space="preserve">ся с умственной отсталостью </w:t>
      </w:r>
      <w:r w:rsidRPr="00317985">
        <w:rPr>
          <w:sz w:val="28"/>
          <w:szCs w:val="28"/>
        </w:rPr>
        <w:t>в умеренной, тяжелой или глубокой степени, с тяжелыми и множественными нарушениями развития</w:t>
      </w:r>
      <w:r w:rsidRPr="00317985">
        <w:rPr>
          <w:spacing w:val="2"/>
          <w:sz w:val="28"/>
          <w:szCs w:val="28"/>
        </w:rPr>
        <w:t>,</w:t>
      </w:r>
      <w:r w:rsidRPr="00317985">
        <w:rPr>
          <w:sz w:val="28"/>
          <w:szCs w:val="28"/>
        </w:rPr>
        <w:t xml:space="preserve"> интеллектуальное развитие котор</w:t>
      </w:r>
      <w:r>
        <w:rPr>
          <w:sz w:val="28"/>
          <w:szCs w:val="28"/>
        </w:rPr>
        <w:t>ых</w:t>
      </w:r>
      <w:r w:rsidRPr="00317985">
        <w:rPr>
          <w:sz w:val="28"/>
          <w:szCs w:val="28"/>
        </w:rPr>
        <w:t xml:space="preserve"> не п</w:t>
      </w:r>
      <w:r>
        <w:rPr>
          <w:sz w:val="28"/>
          <w:szCs w:val="28"/>
        </w:rPr>
        <w:t>озволяет освоить АООП (вариант 1</w:t>
      </w:r>
      <w:r w:rsidRPr="00317985">
        <w:rPr>
          <w:sz w:val="28"/>
          <w:szCs w:val="28"/>
        </w:rPr>
        <w:t>), либо испытыва</w:t>
      </w:r>
      <w:r>
        <w:rPr>
          <w:sz w:val="28"/>
          <w:szCs w:val="28"/>
        </w:rPr>
        <w:t>ю</w:t>
      </w:r>
      <w:r w:rsidRPr="00317985">
        <w:rPr>
          <w:sz w:val="28"/>
          <w:szCs w:val="28"/>
        </w:rPr>
        <w:t>т существенные трудности в е</w:t>
      </w:r>
      <w:r>
        <w:rPr>
          <w:sz w:val="28"/>
          <w:szCs w:val="28"/>
        </w:rPr>
        <w:t>ё</w:t>
      </w:r>
      <w:r w:rsidRPr="00317985">
        <w:rPr>
          <w:sz w:val="28"/>
          <w:szCs w:val="28"/>
        </w:rPr>
        <w:t xml:space="preserve"> освоении</w:t>
      </w:r>
      <w:r>
        <w:rPr>
          <w:sz w:val="28"/>
          <w:szCs w:val="28"/>
        </w:rPr>
        <w:t xml:space="preserve">, </w:t>
      </w:r>
      <w:r w:rsidRPr="00317985">
        <w:rPr>
          <w:sz w:val="28"/>
          <w:szCs w:val="28"/>
        </w:rPr>
        <w:t>получа</w:t>
      </w:r>
      <w:r>
        <w:rPr>
          <w:sz w:val="28"/>
          <w:szCs w:val="28"/>
        </w:rPr>
        <w:t>ю</w:t>
      </w:r>
      <w:r w:rsidRPr="00317985">
        <w:rPr>
          <w:sz w:val="28"/>
          <w:szCs w:val="28"/>
        </w:rPr>
        <w:t xml:space="preserve">т образование по варианту </w:t>
      </w:r>
      <w:r>
        <w:rPr>
          <w:sz w:val="28"/>
          <w:szCs w:val="28"/>
        </w:rPr>
        <w:t xml:space="preserve">2 АООП, </w:t>
      </w:r>
      <w:r w:rsidRPr="005B2603">
        <w:rPr>
          <w:sz w:val="28"/>
          <w:szCs w:val="28"/>
        </w:rPr>
        <w:t>на основе которой разрабатывает</w:t>
      </w:r>
      <w:r>
        <w:rPr>
          <w:sz w:val="28"/>
          <w:szCs w:val="28"/>
        </w:rPr>
        <w:t>ся</w:t>
      </w:r>
      <w:r w:rsidRPr="005B2603">
        <w:rPr>
          <w:sz w:val="28"/>
          <w:szCs w:val="28"/>
        </w:rPr>
        <w:t xml:space="preserve"> специальн</w:t>
      </w:r>
      <w:r>
        <w:rPr>
          <w:sz w:val="28"/>
          <w:szCs w:val="28"/>
        </w:rPr>
        <w:t>ая</w:t>
      </w:r>
      <w:r w:rsidRPr="005B2603">
        <w:rPr>
          <w:sz w:val="28"/>
          <w:szCs w:val="28"/>
        </w:rPr>
        <w:t xml:space="preserve"> индивидуальн</w:t>
      </w:r>
      <w:r>
        <w:rPr>
          <w:sz w:val="28"/>
          <w:szCs w:val="28"/>
        </w:rPr>
        <w:t>ая</w:t>
      </w:r>
      <w:r w:rsidRPr="005B260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5B2603">
        <w:rPr>
          <w:sz w:val="28"/>
          <w:szCs w:val="28"/>
        </w:rPr>
        <w:t xml:space="preserve"> развития (</w:t>
      </w:r>
      <w:r>
        <w:rPr>
          <w:sz w:val="28"/>
          <w:szCs w:val="28"/>
        </w:rPr>
        <w:t xml:space="preserve">далее - </w:t>
      </w:r>
      <w:r w:rsidRPr="005B2603">
        <w:rPr>
          <w:sz w:val="28"/>
          <w:szCs w:val="28"/>
        </w:rPr>
        <w:t>СИПР)</w:t>
      </w:r>
      <w:r w:rsidRPr="00317985">
        <w:rPr>
          <w:sz w:val="28"/>
          <w:szCs w:val="28"/>
        </w:rPr>
        <w:t>, учитывающ</w:t>
      </w:r>
      <w:r>
        <w:rPr>
          <w:sz w:val="28"/>
          <w:szCs w:val="28"/>
        </w:rPr>
        <w:t>ая</w:t>
      </w:r>
      <w:r w:rsidRPr="00317985">
        <w:rPr>
          <w:sz w:val="28"/>
          <w:szCs w:val="28"/>
        </w:rPr>
        <w:t xml:space="preserve"> индивидуальные образовательные потребности обучающегося с умственной отсталостью</w:t>
      </w:r>
      <w:r>
        <w:rPr>
          <w:sz w:val="28"/>
          <w:szCs w:val="28"/>
        </w:rPr>
        <w:t>.</w:t>
      </w:r>
    </w:p>
    <w:p w:rsidR="00E9574F" w:rsidRDefault="00E9574F" w:rsidP="00460AD5">
      <w:pPr>
        <w:pStyle w:val="Default"/>
      </w:pPr>
      <w:r>
        <w:tab/>
      </w:r>
    </w:p>
    <w:p w:rsidR="00E9574F" w:rsidRDefault="00E9574F" w:rsidP="00460AD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Технология разработки адаптированной рабочей программы. </w:t>
      </w:r>
    </w:p>
    <w:p w:rsidR="00E9574F" w:rsidRDefault="00E9574F" w:rsidP="00460A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2.1. Адаптированная рабочая программа составляется учителем-предметником по определенному учебному предмету на учебный год или определенный уровень обучения с последующей корректировкой. </w:t>
      </w:r>
    </w:p>
    <w:p w:rsidR="00E9574F" w:rsidRDefault="00E9574F" w:rsidP="00460AD5">
      <w:pPr>
        <w:pStyle w:val="Default"/>
        <w:rPr>
          <w:sz w:val="28"/>
          <w:szCs w:val="28"/>
        </w:rPr>
      </w:pPr>
    </w:p>
    <w:p w:rsidR="00E9574F" w:rsidRDefault="00E9574F" w:rsidP="00460A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2.2. Проектирование содержания образования на уровне отдельного учебного предмета  осуществляется индивидуально каждым педагогом в соответствии с уровнем его профессионального мастерства и авторским видением дисциплины (образовательной области). </w:t>
      </w:r>
    </w:p>
    <w:p w:rsidR="00E9574F" w:rsidRPr="005B2603" w:rsidRDefault="00E9574F" w:rsidP="005B2603">
      <w:pPr>
        <w:tabs>
          <w:tab w:val="left" w:pos="11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Адаптированная р</w:t>
      </w:r>
      <w:r w:rsidRPr="005B2603">
        <w:rPr>
          <w:rFonts w:ascii="Times New Roman" w:hAnsi="Times New Roman"/>
          <w:sz w:val="28"/>
          <w:szCs w:val="28"/>
        </w:rPr>
        <w:t xml:space="preserve">абочая программа учителя разрабатывается на основе: </w:t>
      </w:r>
    </w:p>
    <w:p w:rsidR="00E9574F" w:rsidRDefault="00E9574F" w:rsidP="005B260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– требований ФГОС НОО ОВЗ и ФГОС О УО;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примерной адаптированной основной образовательной программы соответствующего уровня образования;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санитарно-эпидемиологических требований к условиям и организации обучения в ОУ (утверждены постановлением Главного государственного санитарного врача РФ от 10.07.2015г. № 26);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учебного плана Учреждения; 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годового учебного календарного графика Учреждения на текущий учебный год;</w:t>
      </w:r>
    </w:p>
    <w:p w:rsidR="00E9574F" w:rsidRDefault="00E9574F" w:rsidP="00460AD5">
      <w:pPr>
        <w:spacing w:after="0"/>
        <w:jc w:val="both"/>
        <w:rPr>
          <w:rFonts w:ascii="Times New Roman" w:hAnsi="Times New Roman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адаптированной основной образовательной программы Учреждения;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примерной образовательной программы по учебному предмету или авторской программы;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учебно-методического комплекса.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A7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 </w:t>
      </w:r>
      <w:r w:rsidRPr="00A757AA">
        <w:rPr>
          <w:rFonts w:ascii="Times New Roman" w:hAnsi="Times New Roman"/>
          <w:sz w:val="28"/>
          <w:szCs w:val="28"/>
          <w:lang w:eastAsia="ru-RU"/>
        </w:rPr>
        <w:t xml:space="preserve">Если в примерной  программе  или авторской программе не указано распределение часов по разделам и темам, а указано только общее количество часов, учитель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адаптированной </w:t>
      </w:r>
      <w:r w:rsidRPr="00A757AA">
        <w:rPr>
          <w:rFonts w:ascii="Times New Roman" w:hAnsi="Times New Roman"/>
          <w:sz w:val="28"/>
          <w:szCs w:val="28"/>
          <w:lang w:eastAsia="ru-RU"/>
        </w:rPr>
        <w:t>рабочей программе по предмету   распределяет часы по разделам и темам самостоятельно, ориентируясь на используемые учебно-методические комплекты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757AA">
        <w:rPr>
          <w:rFonts w:ascii="Times New Roman" w:hAnsi="Times New Roman"/>
          <w:sz w:val="28"/>
          <w:szCs w:val="28"/>
          <w:lang w:eastAsia="ru-RU"/>
        </w:rPr>
        <w:t>индивидуальные особенности обучающихся</w:t>
      </w:r>
      <w:r>
        <w:rPr>
          <w:rFonts w:ascii="Times New Roman" w:hAnsi="Times New Roman"/>
          <w:sz w:val="28"/>
          <w:szCs w:val="28"/>
          <w:lang w:eastAsia="ru-RU"/>
        </w:rPr>
        <w:t>, медицинские рекомендации</w:t>
      </w:r>
      <w:r w:rsidRPr="00A757AA">
        <w:rPr>
          <w:rFonts w:ascii="Times New Roman" w:hAnsi="Times New Roman"/>
          <w:sz w:val="28"/>
          <w:szCs w:val="28"/>
          <w:lang w:eastAsia="ru-RU"/>
        </w:rPr>
        <w:t>.</w:t>
      </w:r>
    </w:p>
    <w:p w:rsidR="00E9574F" w:rsidRDefault="00E9574F" w:rsidP="00A7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574F" w:rsidRPr="00A757AA" w:rsidRDefault="00E9574F" w:rsidP="00A75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2.5. Для обучающихся с задержкой психического развития, которые занимаются в классах, учитель прописывает в рабочую программу по предмету о</w:t>
      </w:r>
      <w:r w:rsidRPr="00A757AA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 программ</w:t>
      </w:r>
      <w:r>
        <w:rPr>
          <w:rFonts w:ascii="Times New Roman" w:hAnsi="Times New Roman"/>
          <w:sz w:val="28"/>
          <w:szCs w:val="28"/>
        </w:rPr>
        <w:t>ы (Приложение 2).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2.5. Адаптированная рабочая программа составляется в двух экземплярах: один хранится у учителя, второй сдаётся заместителю директора по УВР в электронном виде.</w:t>
      </w:r>
    </w:p>
    <w:p w:rsidR="00E9574F" w:rsidRDefault="00E9574F" w:rsidP="00460AD5">
      <w:pPr>
        <w:pStyle w:val="Default"/>
        <w:jc w:val="both"/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Структура рабочей программы.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3.1. Адаптированные рабочие программы учебных предметов  в соответствии с  ФГОС НОО ОВЗ и ФГОС О УО  должны содержать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титульный лист программы;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 Ф.И.О обучающегося и основание: заключение ПМПК и (или) справка ВК ЦРБ;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требования к уровню подготовки;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содержание учебного предмета;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тематическое планирование с указанием количества часов, отводимых на освоение каждой темы. </w:t>
      </w:r>
    </w:p>
    <w:p w:rsidR="00E9574F" w:rsidRDefault="00E9574F" w:rsidP="00460AD5">
      <w:pPr>
        <w:pStyle w:val="Default"/>
        <w:jc w:val="both"/>
        <w:rPr>
          <w:i/>
        </w:rPr>
      </w:pP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3.2. С</w:t>
      </w:r>
      <w:r w:rsidRPr="005B2603">
        <w:rPr>
          <w:sz w:val="28"/>
          <w:szCs w:val="28"/>
        </w:rPr>
        <w:t>пециальн</w:t>
      </w:r>
      <w:r>
        <w:rPr>
          <w:sz w:val="28"/>
          <w:szCs w:val="28"/>
        </w:rPr>
        <w:t>ые</w:t>
      </w:r>
      <w:r w:rsidRPr="005B2603">
        <w:rPr>
          <w:sz w:val="28"/>
          <w:szCs w:val="28"/>
        </w:rPr>
        <w:t xml:space="preserve"> индивидуальн</w:t>
      </w:r>
      <w:r>
        <w:rPr>
          <w:sz w:val="28"/>
          <w:szCs w:val="28"/>
        </w:rPr>
        <w:t>ые</w:t>
      </w:r>
      <w:r w:rsidRPr="005B260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B2603">
        <w:rPr>
          <w:sz w:val="28"/>
          <w:szCs w:val="28"/>
        </w:rPr>
        <w:t xml:space="preserve"> развития</w:t>
      </w:r>
      <w:r>
        <w:rPr>
          <w:sz w:val="28"/>
          <w:szCs w:val="28"/>
        </w:rPr>
        <w:t xml:space="preserve"> (СИПР)</w:t>
      </w:r>
      <w:r w:rsidRPr="005B2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должны содержать: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титульный лист программы;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 и</w:t>
      </w:r>
      <w:r w:rsidRPr="00310B55">
        <w:rPr>
          <w:sz w:val="28"/>
          <w:szCs w:val="28"/>
        </w:rPr>
        <w:t>ндивидуальные сведения о ребенке</w:t>
      </w:r>
      <w:r>
        <w:rPr>
          <w:sz w:val="28"/>
          <w:szCs w:val="28"/>
        </w:rPr>
        <w:t xml:space="preserve">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310B55">
        <w:rPr>
          <w:sz w:val="28"/>
          <w:szCs w:val="28"/>
        </w:rPr>
        <w:t>сихолого-педагогическ</w:t>
      </w:r>
      <w:r>
        <w:rPr>
          <w:sz w:val="28"/>
          <w:szCs w:val="28"/>
        </w:rPr>
        <w:t>ую</w:t>
      </w:r>
      <w:r w:rsidRPr="00310B55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у</w:t>
      </w:r>
      <w:r w:rsidRPr="00310B55">
        <w:rPr>
          <w:sz w:val="28"/>
          <w:szCs w:val="28"/>
        </w:rPr>
        <w:t xml:space="preserve"> на начало и на конец учебного года</w:t>
      </w:r>
      <w:r>
        <w:rPr>
          <w:sz w:val="28"/>
          <w:szCs w:val="28"/>
        </w:rPr>
        <w:t xml:space="preserve">; 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4) и</w:t>
      </w:r>
      <w:r w:rsidRPr="00310B55">
        <w:rPr>
          <w:sz w:val="28"/>
          <w:szCs w:val="28"/>
        </w:rPr>
        <w:t>ндивидуальный учебный план</w:t>
      </w:r>
      <w:r>
        <w:rPr>
          <w:sz w:val="28"/>
          <w:szCs w:val="28"/>
        </w:rPr>
        <w:t>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5) с</w:t>
      </w:r>
      <w:r w:rsidRPr="00310B55">
        <w:rPr>
          <w:sz w:val="28"/>
          <w:szCs w:val="28"/>
        </w:rPr>
        <w:t>одержание образования</w:t>
      </w:r>
      <w:r>
        <w:rPr>
          <w:sz w:val="28"/>
          <w:szCs w:val="28"/>
        </w:rPr>
        <w:t>: б</w:t>
      </w:r>
      <w:r w:rsidRPr="00310B55">
        <w:rPr>
          <w:sz w:val="28"/>
          <w:szCs w:val="28"/>
        </w:rPr>
        <w:t>азовые учебные действия</w:t>
      </w:r>
      <w:r>
        <w:rPr>
          <w:sz w:val="28"/>
          <w:szCs w:val="28"/>
        </w:rPr>
        <w:t xml:space="preserve"> и с</w:t>
      </w:r>
      <w:r w:rsidRPr="00310B55">
        <w:rPr>
          <w:sz w:val="28"/>
          <w:szCs w:val="28"/>
        </w:rPr>
        <w:t>одержание учебных предметов и коррекционных курсов</w:t>
      </w:r>
      <w:r>
        <w:rPr>
          <w:sz w:val="28"/>
          <w:szCs w:val="28"/>
        </w:rPr>
        <w:t>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6) п</w:t>
      </w:r>
      <w:r w:rsidRPr="00310B55">
        <w:rPr>
          <w:sz w:val="28"/>
          <w:szCs w:val="28"/>
        </w:rPr>
        <w:t>еречень необходимых технических средств и дидактических материалов</w:t>
      </w:r>
      <w:r>
        <w:rPr>
          <w:sz w:val="28"/>
          <w:szCs w:val="28"/>
        </w:rPr>
        <w:t>;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7) с</w:t>
      </w:r>
      <w:r w:rsidRPr="00310B55">
        <w:rPr>
          <w:sz w:val="28"/>
          <w:szCs w:val="28"/>
        </w:rPr>
        <w:t>редства мониторинга и оценки динамики обучения</w:t>
      </w:r>
      <w:r>
        <w:rPr>
          <w:sz w:val="28"/>
          <w:szCs w:val="28"/>
        </w:rPr>
        <w:t xml:space="preserve"> (Приложение 6).</w:t>
      </w:r>
    </w:p>
    <w:p w:rsidR="00E9574F" w:rsidRDefault="00E9574F" w:rsidP="00460AD5">
      <w:pPr>
        <w:pStyle w:val="Default"/>
        <w:jc w:val="both"/>
        <w:rPr>
          <w:sz w:val="28"/>
          <w:szCs w:val="28"/>
        </w:rPr>
      </w:pPr>
    </w:p>
    <w:p w:rsidR="00E9574F" w:rsidRDefault="00E9574F" w:rsidP="00460A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Авторские программы учебных предметов, разработанные в соответствии с требованиями ФГОС НОО ОВЗ, ФГОС О УО и с учетом примерных адаптированных основных образовательных программ соответствующего уровня образования, также могут рассматриваться как адаптированные рабочие программы учебных предметов. Решение о возможности их использования в структуре основной образовательной программы принимается педагогическим советом Учреждения.</w:t>
      </w:r>
    </w:p>
    <w:p w:rsidR="00E9574F" w:rsidRDefault="00E9574F" w:rsidP="00460AD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Оформление адаптированной рабочей программы.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Текст адаптированной рабочей программы учебного предмета набирается в редактореWord шрифтом TimesNewRoman, 12-14, межстрочный интервал одинарный, переносы в тексте не ставятся, выравнивание по ширине, абзац 1,25 см, стандартные поля; центровка заголовков и абзацы в тексте выполняются при помощи средств Word, листы формата А4. Таблицы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вставляются непосредственно в текст.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Титульный лист считается первым, но не нумеруется, также как и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листы приложения. На титульном листе указывается: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название Программы (учебный предмет);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адресность  (класс  или  уровень  образования, или возраст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обучающихся);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авторе (ФИО, должность);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год составления Программы (Приложения 1, 3, 4, 5, 6)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Тематическое планирование представляется в виде таблицы.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Утверждение адаптированной рабочей программы.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Адаптированная рабочая программа учебного предмета утверждается ежегодно перед началом учебного года (до 1 сентября текущего года) приказом директора Учреждения.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Утверждение Программы предполагает следующие процедуры: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получение экспертного заключения (согласования) у заместителя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директора, курирующего данное направление деятельности;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 заседании педагогического совета Учреждения.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При несоответствии  Программы  учебного  предмета установленным данным Положением требованиям, заместитель директора Учреждения накладывает резолюцию о необходимости доработки с указанием конкретного срока исполнения.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Все изменения, дополнения, вносимые педагогом в Программу</w:t>
      </w:r>
    </w:p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учебного предмета, должны быть согласованы с заместителем директора, курирующим данное направление деятельности.</w:t>
      </w:r>
    </w:p>
    <w:p w:rsidR="00E9574F" w:rsidRDefault="00E9574F" w:rsidP="00460A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Данное Положение вступает в силу со дня его утверждения. Срок действия не ограничен (или до момента введения нового Положения).</w:t>
      </w:r>
    </w:p>
    <w:p w:rsidR="00E9574F" w:rsidRDefault="00E9574F" w:rsidP="00460AD5"/>
    <w:p w:rsidR="00E9574F" w:rsidRDefault="00E9574F" w:rsidP="00460A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9574F" w:rsidRDefault="00E9574F" w:rsidP="00460AD5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1</w:t>
      </w:r>
    </w:p>
    <w:p w:rsidR="00E9574F" w:rsidRPr="00026E6A" w:rsidRDefault="00E9574F" w:rsidP="009257AD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АДАПТИРОВАННОЙ 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РАБОЧЕЙ ПРОГРАММЫ ПЕДАГОГА</w:t>
      </w:r>
    </w:p>
    <w:p w:rsidR="00E9574F" w:rsidRDefault="00E9574F" w:rsidP="009257AD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iCs/>
          <w:caps/>
          <w:color w:val="000000"/>
          <w:sz w:val="24"/>
          <w:szCs w:val="24"/>
        </w:rPr>
        <w:t>ДЛЯ ДЕТЕЙ С ЗПР</w:t>
      </w:r>
    </w:p>
    <w:p w:rsidR="00E9574F" w:rsidRPr="00026E6A" w:rsidRDefault="00E9574F" w:rsidP="009257AD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Pr="00D82A0A" w:rsidRDefault="00E9574F" w:rsidP="00D46003">
      <w:pPr>
        <w:shd w:val="clear" w:color="auto" w:fill="FFFFFF"/>
        <w:adjustRightInd w:val="0"/>
        <w:ind w:left="567" w:firstLine="284"/>
        <w:jc w:val="center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tbl>
      <w:tblPr>
        <w:tblW w:w="9571" w:type="dxa"/>
        <w:tblInd w:w="567" w:type="dxa"/>
        <w:tblLook w:val="00A0"/>
      </w:tblPr>
      <w:tblGrid>
        <w:gridCol w:w="5211"/>
        <w:gridCol w:w="4360"/>
      </w:tblGrid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школьным методическим объединением учителей _____________________ цикла 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201_г. № _____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/>
                <w:sz w:val="24"/>
                <w:szCs w:val="24"/>
              </w:rPr>
              <w:t>Н.В. Шматова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Приказ  от  «___»____201_г. № _____</w:t>
            </w:r>
          </w:p>
        </w:tc>
      </w:tr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педагогическим советом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201_г. № ____</w:t>
            </w: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:rsidR="00E9574F" w:rsidRPr="00573540" w:rsidRDefault="00E9574F" w:rsidP="00D46003">
      <w:pPr>
        <w:shd w:val="clear" w:color="auto" w:fill="FFFFFF"/>
        <w:adjustRightInd w:val="0"/>
        <w:ind w:left="567" w:firstLine="284"/>
        <w:jc w:val="center"/>
        <w:rPr>
          <w:iCs/>
          <w:color w:val="000000"/>
          <w:sz w:val="28"/>
          <w:szCs w:val="28"/>
        </w:rPr>
      </w:pPr>
    </w:p>
    <w:p w:rsidR="00E9574F" w:rsidRDefault="00E9574F" w:rsidP="00D46003">
      <w:pPr>
        <w:ind w:left="567"/>
        <w:jc w:val="center"/>
      </w:pPr>
    </w:p>
    <w:p w:rsidR="00E9574F" w:rsidRPr="00D82A0A" w:rsidRDefault="00E9574F" w:rsidP="00D46003">
      <w:pPr>
        <w:pStyle w:val="Default"/>
        <w:ind w:left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АДАПТИРОВАННАЯ </w:t>
      </w:r>
      <w:r w:rsidRPr="00D82A0A">
        <w:rPr>
          <w:b/>
          <w:bCs/>
          <w:sz w:val="28"/>
          <w:szCs w:val="28"/>
        </w:rPr>
        <w:t>РАБОЧАЯ ПРОГРАММА</w:t>
      </w:r>
    </w:p>
    <w:p w:rsidR="00E9574F" w:rsidRDefault="00E9574F" w:rsidP="00D46003">
      <w:pPr>
        <w:ind w:left="567"/>
        <w:rPr>
          <w:b/>
          <w:u w:val="single"/>
        </w:rPr>
      </w:pP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индивидуального обучения </w:t>
      </w: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 с задержкой психического развития</w:t>
      </w: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</w:t>
      </w:r>
      <w:r w:rsidRPr="0065445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_____________</w:t>
      </w:r>
      <w:r w:rsidRPr="0065445F">
        <w:rPr>
          <w:rFonts w:ascii="Times New Roman" w:hAnsi="Times New Roman"/>
          <w:sz w:val="28"/>
          <w:szCs w:val="28"/>
        </w:rPr>
        <w:t xml:space="preserve">» </w:t>
      </w:r>
    </w:p>
    <w:p w:rsidR="00E9574F" w:rsidRPr="0065445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___</w:t>
      </w:r>
      <w:r w:rsidRPr="0065445F">
        <w:rPr>
          <w:rFonts w:ascii="Times New Roman" w:hAnsi="Times New Roman"/>
          <w:sz w:val="28"/>
          <w:szCs w:val="28"/>
        </w:rPr>
        <w:t xml:space="preserve"> класса</w:t>
      </w:r>
    </w:p>
    <w:p w:rsidR="00E9574F" w:rsidRPr="0065445F" w:rsidRDefault="00E9574F" w:rsidP="00D4600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основного общего образования</w:t>
      </w:r>
    </w:p>
    <w:p w:rsidR="00E9574F" w:rsidRPr="0065445F" w:rsidRDefault="00E9574F" w:rsidP="00D4600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_</w:t>
      </w:r>
      <w:r w:rsidRPr="0065445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_</w:t>
      </w:r>
      <w:r w:rsidRPr="0065445F">
        <w:rPr>
          <w:rFonts w:ascii="Times New Roman" w:hAnsi="Times New Roman"/>
          <w:sz w:val="28"/>
          <w:szCs w:val="28"/>
        </w:rPr>
        <w:t xml:space="preserve"> учебный год</w:t>
      </w:r>
    </w:p>
    <w:p w:rsidR="00E9574F" w:rsidRPr="00D82A0A" w:rsidRDefault="00E9574F" w:rsidP="00D46003">
      <w:pPr>
        <w:jc w:val="center"/>
        <w:rPr>
          <w:rFonts w:ascii="Times New Roman" w:hAnsi="Times New Roman"/>
          <w:sz w:val="28"/>
          <w:szCs w:val="28"/>
        </w:rPr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445F">
        <w:rPr>
          <w:rFonts w:ascii="Times New Roman" w:hAnsi="Times New Roman"/>
          <w:sz w:val="28"/>
          <w:szCs w:val="28"/>
        </w:rPr>
        <w:t xml:space="preserve">оставитель: </w:t>
      </w:r>
      <w:r>
        <w:rPr>
          <w:rFonts w:ascii="Times New Roman" w:hAnsi="Times New Roman"/>
          <w:sz w:val="28"/>
          <w:szCs w:val="28"/>
        </w:rPr>
        <w:t>Ф.И.О.</w:t>
      </w:r>
      <w:r w:rsidRPr="0065445F">
        <w:rPr>
          <w:rFonts w:ascii="Times New Roman" w:hAnsi="Times New Roman"/>
          <w:sz w:val="28"/>
          <w:szCs w:val="28"/>
        </w:rPr>
        <w:t>,</w:t>
      </w:r>
    </w:p>
    <w:p w:rsidR="00E9574F" w:rsidRPr="0065445F" w:rsidRDefault="00E9574F" w:rsidP="00D46003">
      <w:pPr>
        <w:jc w:val="right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 учитель </w:t>
      </w:r>
      <w:r>
        <w:rPr>
          <w:rFonts w:ascii="Times New Roman" w:hAnsi="Times New Roman"/>
          <w:sz w:val="28"/>
          <w:szCs w:val="28"/>
        </w:rPr>
        <w:t>___________</w:t>
      </w:r>
    </w:p>
    <w:p w:rsidR="00E9574F" w:rsidRDefault="00E9574F" w:rsidP="00D46003">
      <w:pPr>
        <w:jc w:val="right"/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Default="00E9574F" w:rsidP="00D4600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9574F" w:rsidRDefault="00E9574F" w:rsidP="00D46003">
      <w:pPr>
        <w:pStyle w:val="Default"/>
        <w:jc w:val="center"/>
        <w:rPr>
          <w:sz w:val="28"/>
          <w:szCs w:val="28"/>
        </w:rPr>
      </w:pPr>
    </w:p>
    <w:p w:rsidR="00E9574F" w:rsidRDefault="00E9574F" w:rsidP="00D46003">
      <w:pPr>
        <w:pStyle w:val="Default"/>
        <w:rPr>
          <w:bCs/>
          <w:u w:val="single"/>
        </w:rPr>
      </w:pPr>
      <w:r w:rsidRPr="00026E6A">
        <w:rPr>
          <w:bCs/>
        </w:rPr>
        <w:t xml:space="preserve">по </w:t>
      </w:r>
      <w:r>
        <w:rPr>
          <w:bCs/>
        </w:rPr>
        <w:t xml:space="preserve">______________ для обучающегося (йся) </w:t>
      </w:r>
      <w:r>
        <w:rPr>
          <w:bCs/>
          <w:u w:val="single"/>
        </w:rPr>
        <w:t xml:space="preserve">  ___________Ф.И.___________</w:t>
      </w:r>
    </w:p>
    <w:p w:rsidR="00E9574F" w:rsidRPr="0012782B" w:rsidRDefault="00E9574F" w:rsidP="00D46003">
      <w:pPr>
        <w:pStyle w:val="Default"/>
        <w:rPr>
          <w:u w:val="single"/>
        </w:rPr>
      </w:pP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2782B">
        <w:rPr>
          <w:rFonts w:ascii="Times New Roman" w:hAnsi="Times New Roman"/>
          <w:sz w:val="24"/>
          <w:szCs w:val="24"/>
        </w:rPr>
        <w:t xml:space="preserve">снование: </w:t>
      </w:r>
      <w:r>
        <w:rPr>
          <w:rFonts w:ascii="Times New Roman" w:hAnsi="Times New Roman"/>
          <w:sz w:val="24"/>
          <w:szCs w:val="24"/>
        </w:rPr>
        <w:t xml:space="preserve">заключение ПМПК №___ от ___.___.201__г., 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справка ВК № ___ от ___.___.201__г.</w:t>
      </w:r>
    </w:p>
    <w:p w:rsidR="00E9574F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получения образования -  очная</w:t>
      </w:r>
    </w:p>
    <w:p w:rsidR="00E9574F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учебники -  не  нуждается</w:t>
      </w:r>
    </w:p>
    <w:p w:rsidR="00E9574F" w:rsidRDefault="00E9574F" w:rsidP="00D46003">
      <w:pPr>
        <w:pStyle w:val="Default"/>
      </w:pPr>
      <w:r w:rsidRPr="00026E6A">
        <w:t xml:space="preserve">Планирование составлено на основе </w:t>
      </w:r>
    </w:p>
    <w:p w:rsidR="00E9574F" w:rsidRDefault="00E9574F" w:rsidP="00D46003">
      <w:pPr>
        <w:pStyle w:val="Default"/>
      </w:pPr>
      <w:r>
        <w:t xml:space="preserve">программы </w:t>
      </w:r>
      <w:r w:rsidRPr="00026E6A">
        <w:t xml:space="preserve"> </w:t>
      </w:r>
      <w:r>
        <w:t>________________________________________________________</w:t>
      </w:r>
    </w:p>
    <w:p w:rsidR="00E9574F" w:rsidRPr="00026E6A" w:rsidRDefault="00E9574F" w:rsidP="00D46003">
      <w:pPr>
        <w:pStyle w:val="Default"/>
      </w:pPr>
    </w:p>
    <w:p w:rsidR="00E9574F" w:rsidRPr="00026E6A" w:rsidRDefault="00E9574F" w:rsidP="00D46003">
      <w:pPr>
        <w:pStyle w:val="Default"/>
      </w:pPr>
      <w:r w:rsidRPr="00026E6A">
        <w:t>Учебник</w:t>
      </w:r>
      <w:r>
        <w:t>: _______________________________________________</w:t>
      </w:r>
      <w:r w:rsidRPr="00026E6A">
        <w:t xml:space="preserve"> </w:t>
      </w:r>
    </w:p>
    <w:p w:rsidR="00E9574F" w:rsidRPr="00026E6A" w:rsidRDefault="00E9574F" w:rsidP="00D46003">
      <w:pPr>
        <w:rPr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____</w:t>
      </w:r>
    </w:p>
    <w:p w:rsidR="00E9574F" w:rsidRPr="00026E6A" w:rsidRDefault="00E9574F" w:rsidP="00D46003">
      <w:pPr>
        <w:pStyle w:val="Default"/>
      </w:pPr>
      <w:r w:rsidRPr="00026E6A">
        <w:t>Количество часов в авторской программе</w:t>
      </w:r>
      <w:r>
        <w:t>: ___часов, в неделю ___ часа.</w:t>
      </w:r>
    </w:p>
    <w:p w:rsidR="00E9574F" w:rsidRPr="00026E6A" w:rsidRDefault="00E9574F" w:rsidP="00D46003">
      <w:pPr>
        <w:pStyle w:val="Default"/>
      </w:pPr>
    </w:p>
    <w:p w:rsidR="00E9574F" w:rsidRPr="00026E6A" w:rsidRDefault="00E9574F" w:rsidP="00D46003">
      <w:pPr>
        <w:pStyle w:val="Default"/>
      </w:pPr>
      <w:r w:rsidRPr="00026E6A">
        <w:t xml:space="preserve">Количество часов по учебному плану и  календарному графику </w:t>
      </w:r>
      <w:r>
        <w:t>МБОУ СМОШ №14 станицы Ярославской</w:t>
      </w:r>
      <w:r w:rsidRPr="00026E6A">
        <w:t>, утверждённому на 201</w:t>
      </w:r>
      <w:r>
        <w:t>_-201_</w:t>
      </w:r>
      <w:r w:rsidRPr="00026E6A">
        <w:t xml:space="preserve"> учебный год</w:t>
      </w:r>
      <w:r>
        <w:t xml:space="preserve"> ___ часа, в неделю ___ час.</w:t>
      </w:r>
    </w:p>
    <w:p w:rsidR="00E9574F" w:rsidRPr="00026E6A" w:rsidRDefault="00E9574F" w:rsidP="00D46003">
      <w:pPr>
        <w:pStyle w:val="Default"/>
      </w:pPr>
    </w:p>
    <w:p w:rsidR="00E9574F" w:rsidRDefault="00E9574F" w:rsidP="00D46003">
      <w:pPr>
        <w:pStyle w:val="Default"/>
      </w:pPr>
      <w:r w:rsidRPr="00026E6A">
        <w:t xml:space="preserve">Плановых </w:t>
      </w:r>
      <w:r>
        <w:t>контрольных (лабораторных, практических)</w:t>
      </w:r>
      <w:r w:rsidRPr="00026E6A">
        <w:t xml:space="preserve"> работ </w:t>
      </w:r>
      <w:r>
        <w:t>___</w:t>
      </w:r>
      <w:r w:rsidRPr="00026E6A">
        <w:t xml:space="preserve">. </w:t>
      </w:r>
    </w:p>
    <w:p w:rsidR="00E9574F" w:rsidRDefault="00E9574F" w:rsidP="00D46003">
      <w:pPr>
        <w:pStyle w:val="Default"/>
      </w:pPr>
    </w:p>
    <w:p w:rsidR="00E9574F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Контрольно-оценочные средства из УМК:</w:t>
      </w:r>
      <w:r w:rsidRPr="000B5EAD">
        <w:rPr>
          <w:rFonts w:ascii="Times New Roman" w:hAnsi="Times New Roman"/>
          <w:sz w:val="24"/>
          <w:szCs w:val="24"/>
        </w:rPr>
        <w:t xml:space="preserve"> </w:t>
      </w:r>
    </w:p>
    <w:p w:rsidR="00E9574F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0477D">
        <w:rPr>
          <w:rFonts w:ascii="Times New Roman" w:hAnsi="Times New Roman"/>
          <w:sz w:val="24"/>
          <w:szCs w:val="24"/>
        </w:rPr>
        <w:t>Основные  направления  коррекционной работы при  реализации  учебной программы:</w:t>
      </w:r>
    </w:p>
    <w:p w:rsidR="00E9574F" w:rsidRPr="00F0477D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начальной школы)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Выбор  индивидуального темпа обучения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 учебной мотивации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Стимуляция  сенсорных, мнемических, познавательных  процессов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Гармонизация  психоэмоционального состояния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навыков самоконтроля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уверенности  в себе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продуктивных  взаимоотношений  с окружающими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социального  статуса ребёнка  в  коллективе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описательно  -  повествовательной  речи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Коррекция письменной речи</w:t>
      </w:r>
    </w:p>
    <w:p w:rsidR="00E9574F" w:rsidRPr="00D46003" w:rsidRDefault="00E9574F" w:rsidP="00D4600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Широкое  использование  алгоритмов деятельности по  решению задач, выполнения инструкций  и  др.</w:t>
      </w:r>
    </w:p>
    <w:p w:rsidR="00E9574F" w:rsidRPr="00D46003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6003">
        <w:rPr>
          <w:rFonts w:ascii="Times New Roman" w:hAnsi="Times New Roman"/>
          <w:sz w:val="24"/>
          <w:szCs w:val="24"/>
        </w:rPr>
        <w:t>(Для основной школы)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Выбор  индивидуального темпа обучения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 учебной мотивации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Стимуляция познавательных процессов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Гармонизация  психоэмоционального состояния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навыков самоконтроля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уверенности  в себе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продуктивных  взаимоотношений  с окружающими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социального  статуса ребёнка  в  коллективе</w:t>
      </w:r>
    </w:p>
    <w:p w:rsidR="00E9574F" w:rsidRPr="00D46003" w:rsidRDefault="00E9574F" w:rsidP="00D4600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Широкое  использование  алгоритмов деятельности по  решению задач</w:t>
      </w:r>
    </w:p>
    <w:p w:rsidR="00E9574F" w:rsidRPr="00026E6A" w:rsidRDefault="00E9574F" w:rsidP="00D46003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36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3721"/>
        <w:gridCol w:w="3615"/>
        <w:gridCol w:w="1479"/>
      </w:tblGrid>
      <w:tr w:rsidR="00E9574F" w:rsidRPr="00A01970" w:rsidTr="00D46003">
        <w:tc>
          <w:tcPr>
            <w:tcW w:w="756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E9574F" w:rsidRPr="00A01970" w:rsidRDefault="00E9574F" w:rsidP="00D46003">
            <w:pPr>
              <w:widowControl w:val="0"/>
              <w:tabs>
                <w:tab w:val="left" w:pos="676"/>
                <w:tab w:val="center" w:pos="8739"/>
              </w:tabs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3615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9574F" w:rsidRPr="00A01970" w:rsidTr="00D46003">
        <w:tc>
          <w:tcPr>
            <w:tcW w:w="756" w:type="dxa"/>
          </w:tcPr>
          <w:p w:rsidR="00E9574F" w:rsidRPr="00B209F8" w:rsidRDefault="00E9574F" w:rsidP="00D46003">
            <w:pPr>
              <w:pStyle w:val="NoSpacing"/>
              <w:jc w:val="center"/>
            </w:pPr>
          </w:p>
        </w:tc>
        <w:tc>
          <w:tcPr>
            <w:tcW w:w="3721" w:type="dxa"/>
          </w:tcPr>
          <w:p w:rsidR="00E9574F" w:rsidRPr="00C85442" w:rsidRDefault="00E9574F" w:rsidP="00D46003">
            <w:pPr>
              <w:pStyle w:val="NoSpacing"/>
              <w:rPr>
                <w:b/>
              </w:rPr>
            </w:pPr>
          </w:p>
        </w:tc>
        <w:tc>
          <w:tcPr>
            <w:tcW w:w="3615" w:type="dxa"/>
          </w:tcPr>
          <w:p w:rsidR="00E9574F" w:rsidRPr="00660908" w:rsidRDefault="00E9574F" w:rsidP="00D46003">
            <w:pPr>
              <w:pStyle w:val="NoSpacing"/>
              <w:jc w:val="center"/>
            </w:pPr>
          </w:p>
        </w:tc>
        <w:tc>
          <w:tcPr>
            <w:tcW w:w="1479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74F" w:rsidRPr="00A01970" w:rsidTr="00D46003">
        <w:trPr>
          <w:trHeight w:val="233"/>
        </w:trPr>
        <w:tc>
          <w:tcPr>
            <w:tcW w:w="756" w:type="dxa"/>
            <w:shd w:val="clear" w:color="auto" w:fill="FFFFFF"/>
          </w:tcPr>
          <w:p w:rsidR="00E9574F" w:rsidRPr="00B209F8" w:rsidRDefault="00E9574F" w:rsidP="00D46003">
            <w:pPr>
              <w:pStyle w:val="NoSpacing"/>
              <w:jc w:val="center"/>
            </w:pPr>
          </w:p>
        </w:tc>
        <w:tc>
          <w:tcPr>
            <w:tcW w:w="3721" w:type="dxa"/>
            <w:shd w:val="clear" w:color="auto" w:fill="FFFFFF"/>
          </w:tcPr>
          <w:p w:rsidR="00E9574F" w:rsidRPr="00B209F8" w:rsidRDefault="00E9574F" w:rsidP="00D46003">
            <w:pPr>
              <w:pStyle w:val="NoSpacing"/>
              <w:rPr>
                <w:i/>
                <w:u w:val="single"/>
              </w:rPr>
            </w:pPr>
          </w:p>
        </w:tc>
        <w:tc>
          <w:tcPr>
            <w:tcW w:w="3615" w:type="dxa"/>
            <w:shd w:val="clear" w:color="auto" w:fill="FFFFFF"/>
          </w:tcPr>
          <w:p w:rsidR="00E9574F" w:rsidRPr="00660908" w:rsidRDefault="00E9574F" w:rsidP="00D46003">
            <w:pPr>
              <w:pStyle w:val="NoSpacing"/>
            </w:pPr>
          </w:p>
        </w:tc>
        <w:tc>
          <w:tcPr>
            <w:tcW w:w="1479" w:type="dxa"/>
            <w:shd w:val="clear" w:color="auto" w:fill="FFFFFF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574F" w:rsidRDefault="00E9574F" w:rsidP="00D46003"/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Pr="00FA1B81" w:rsidRDefault="00E9574F" w:rsidP="00D46003">
      <w:pPr>
        <w:tabs>
          <w:tab w:val="left" w:pos="2745"/>
        </w:tabs>
        <w:jc w:val="center"/>
        <w:rPr>
          <w:rFonts w:ascii="Times New Roman" w:hAnsi="Times New Roman"/>
          <w:b/>
          <w:sz w:val="28"/>
          <w:szCs w:val="28"/>
        </w:rPr>
      </w:pPr>
      <w:r w:rsidRPr="00FA1B81">
        <w:rPr>
          <w:rFonts w:ascii="Times New Roman" w:hAnsi="Times New Roman"/>
          <w:b/>
          <w:sz w:val="28"/>
          <w:szCs w:val="28"/>
        </w:rPr>
        <w:t xml:space="preserve">Лист фиксирования   изменений и дополнений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611"/>
        <w:gridCol w:w="2909"/>
        <w:gridCol w:w="1843"/>
      </w:tblGrid>
      <w:tr w:rsidR="00E9574F" w:rsidRPr="00A01970" w:rsidTr="00265DB4">
        <w:trPr>
          <w:trHeight w:val="834"/>
        </w:trPr>
        <w:tc>
          <w:tcPr>
            <w:tcW w:w="1668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Дата внесения изменений</w:t>
            </w:r>
          </w:p>
        </w:tc>
        <w:tc>
          <w:tcPr>
            <w:tcW w:w="3611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Реквизиты документа (дата, № приказа)</w:t>
            </w: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Подпись лица, внесшего запись</w:t>
            </w: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9574F" w:rsidRDefault="00E9574F" w:rsidP="00460AD5"/>
    <w:p w:rsidR="00E9574F" w:rsidRDefault="00E9574F" w:rsidP="00460A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2</w:t>
      </w:r>
    </w:p>
    <w:p w:rsidR="00E9574F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ОСНОВНЫХ НАПРАВЛЕНИЙ КОРРЕКЦИОННОЙ РАБОТЫ ДЛЯ ДЕТЕЙ С ЗПР В 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РАБОЧ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>юю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ПРОГРАММ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>у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ПЕДАГОГА</w:t>
      </w:r>
    </w:p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 w:rsidRPr="00631BEB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__</w:t>
      </w:r>
      <w:r w:rsidRPr="00631BE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20</w:t>
      </w:r>
      <w:r w:rsidRPr="00631BE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__</w:t>
      </w:r>
      <w:r w:rsidRPr="00631BEB">
        <w:rPr>
          <w:rFonts w:ascii="Times New Roman" w:hAnsi="Times New Roman"/>
          <w:sz w:val="24"/>
          <w:szCs w:val="24"/>
        </w:rPr>
        <w:t xml:space="preserve"> учебном году  в </w:t>
      </w:r>
      <w:r>
        <w:rPr>
          <w:rFonts w:ascii="Times New Roman" w:hAnsi="Times New Roman"/>
          <w:sz w:val="24"/>
          <w:szCs w:val="24"/>
        </w:rPr>
        <w:t>____  классе  обучаются по  адаптированной основной общеобразовательной программе  для детей с задержкой психического развития: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ФИО                     </w:t>
      </w:r>
      <w:r>
        <w:rPr>
          <w:rFonts w:ascii="Times New Roman" w:hAnsi="Times New Roman"/>
          <w:sz w:val="24"/>
          <w:szCs w:val="24"/>
        </w:rPr>
        <w:t xml:space="preserve"> – Основание: Заключение ЦПМПК №____ от __.___.201_г.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получения образования -  очная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Режим реализации образовательной  программы -  полный день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учебники -  не  нуждаются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 w:rsidRPr="006F1E52">
        <w:rPr>
          <w:rFonts w:ascii="Times New Roman" w:hAnsi="Times New Roman"/>
          <w:sz w:val="24"/>
          <w:szCs w:val="24"/>
        </w:rPr>
        <w:t xml:space="preserve">Основные  направления  коррекционной работы при  реализации  </w:t>
      </w:r>
      <w:r>
        <w:rPr>
          <w:rFonts w:ascii="Times New Roman" w:hAnsi="Times New Roman"/>
          <w:sz w:val="24"/>
          <w:szCs w:val="24"/>
        </w:rPr>
        <w:t xml:space="preserve">учебных </w:t>
      </w:r>
      <w:r w:rsidRPr="006F1E52">
        <w:rPr>
          <w:rFonts w:ascii="Times New Roman" w:hAnsi="Times New Roman"/>
          <w:sz w:val="24"/>
          <w:szCs w:val="24"/>
        </w:rPr>
        <w:t>программ</w:t>
      </w:r>
      <w:r>
        <w:rPr>
          <w:rFonts w:ascii="Times New Roman" w:hAnsi="Times New Roman"/>
          <w:sz w:val="24"/>
          <w:szCs w:val="24"/>
        </w:rPr>
        <w:t>:</w:t>
      </w:r>
    </w:p>
    <w:p w:rsidR="00E9574F" w:rsidRPr="00F0477D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начальной школы)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 индивидуального темпа обучения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 учебной мотивации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Стимуляция  сенсорных, мнемических, познавательных  процессов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Гармонизация  психоэмоционального состояния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навыков самоконтроля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уверенности  в себе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продуктивных  взаимоотношений  с окружающими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социального  статуса ребёнка  в  коллективе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описательно  -  повествовательной  речи</w:t>
      </w:r>
    </w:p>
    <w:p w:rsidR="00E9574F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Коррекция письменной речи</w:t>
      </w:r>
    </w:p>
    <w:p w:rsidR="00E9574F" w:rsidRPr="00DD487E" w:rsidRDefault="00E9574F" w:rsidP="00D460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Широкое  использование  алгоритмов деятельности по  решению задач, выполнения инструкций  и  др.</w:t>
      </w:r>
    </w:p>
    <w:p w:rsidR="00E9574F" w:rsidRPr="00D46003" w:rsidRDefault="00E9574F" w:rsidP="00D4600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6003">
        <w:rPr>
          <w:rFonts w:ascii="Times New Roman" w:hAnsi="Times New Roman"/>
          <w:sz w:val="24"/>
          <w:szCs w:val="24"/>
        </w:rPr>
        <w:t>(Для основной школы)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Выбор  индивидуального темпа обучения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 учебной мотивации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Стимуляция познавательных процессов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Гармонизация  психоэмоционального состояния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навыков самоконтроля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уверенности  в себе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Формирование продуктивных  взаимоотношений  с окружающими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Повышение социального  статуса ребёнка  в  коллективе</w:t>
      </w:r>
    </w:p>
    <w:p w:rsidR="00E9574F" w:rsidRPr="00D46003" w:rsidRDefault="00E9574F" w:rsidP="00D46003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D46003">
        <w:rPr>
          <w:rFonts w:ascii="Times New Roman" w:hAnsi="Times New Roman"/>
        </w:rPr>
        <w:t>Широкое  использование  алгоритмов деятельности по  решению задач</w:t>
      </w:r>
    </w:p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3</w:t>
      </w:r>
    </w:p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АДАПТИРОВАННОЙ 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РАБОЧЕЙ ПРОГРАММЫ ПЕДАГОГА</w:t>
      </w:r>
    </w:p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iCs/>
          <w:caps/>
          <w:color w:val="000000"/>
          <w:sz w:val="24"/>
          <w:szCs w:val="24"/>
        </w:rPr>
        <w:t>ДЛЯ ДЕТЕЙ С УМСТВЕННОЙ ОТСТАЛОСТЬЮ, ОБУЧАЮЩИХСЯ в классе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Pr="00D82A0A" w:rsidRDefault="00E9574F" w:rsidP="00D46003">
      <w:pPr>
        <w:shd w:val="clear" w:color="auto" w:fill="FFFFFF"/>
        <w:adjustRightInd w:val="0"/>
        <w:ind w:left="567" w:firstLine="284"/>
        <w:jc w:val="center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tbl>
      <w:tblPr>
        <w:tblW w:w="9571" w:type="dxa"/>
        <w:tblInd w:w="567" w:type="dxa"/>
        <w:tblLook w:val="00A0"/>
      </w:tblPr>
      <w:tblGrid>
        <w:gridCol w:w="5211"/>
        <w:gridCol w:w="4360"/>
      </w:tblGrid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педагогическим советом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201__г. № ____</w:t>
            </w: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/>
                <w:sz w:val="24"/>
                <w:szCs w:val="24"/>
              </w:rPr>
              <w:t>Н.В. Шматова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Приказ  от  «___»____201__г. № _____</w:t>
            </w:r>
          </w:p>
        </w:tc>
      </w:tr>
    </w:tbl>
    <w:p w:rsidR="00E9574F" w:rsidRPr="00573540" w:rsidRDefault="00E9574F" w:rsidP="00D46003">
      <w:pPr>
        <w:shd w:val="clear" w:color="auto" w:fill="FFFFFF"/>
        <w:adjustRightInd w:val="0"/>
        <w:ind w:left="567" w:firstLine="284"/>
        <w:jc w:val="center"/>
        <w:rPr>
          <w:iCs/>
          <w:color w:val="000000"/>
          <w:sz w:val="28"/>
          <w:szCs w:val="28"/>
        </w:rPr>
      </w:pPr>
    </w:p>
    <w:p w:rsidR="00E9574F" w:rsidRDefault="00E9574F" w:rsidP="00D46003">
      <w:pPr>
        <w:ind w:left="567"/>
        <w:jc w:val="center"/>
      </w:pPr>
    </w:p>
    <w:p w:rsidR="00E9574F" w:rsidRDefault="00E9574F" w:rsidP="00D46003">
      <w:pPr>
        <w:ind w:left="567"/>
        <w:jc w:val="center"/>
      </w:pPr>
    </w:p>
    <w:p w:rsidR="00E9574F" w:rsidRDefault="00E9574F" w:rsidP="00D46003">
      <w:pPr>
        <w:ind w:left="567"/>
        <w:jc w:val="center"/>
      </w:pPr>
    </w:p>
    <w:p w:rsidR="00E9574F" w:rsidRDefault="00E9574F" w:rsidP="00D46003">
      <w:pPr>
        <w:ind w:left="567"/>
        <w:jc w:val="center"/>
      </w:pPr>
    </w:p>
    <w:p w:rsidR="00E9574F" w:rsidRPr="00D82A0A" w:rsidRDefault="00E9574F" w:rsidP="00D46003">
      <w:pPr>
        <w:pStyle w:val="Default"/>
        <w:ind w:left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АДАПТИРОВАННАЯ </w:t>
      </w:r>
      <w:r w:rsidRPr="00D82A0A">
        <w:rPr>
          <w:b/>
          <w:bCs/>
          <w:sz w:val="28"/>
          <w:szCs w:val="28"/>
        </w:rPr>
        <w:t>РАБОЧАЯ ПРОГРАММА</w:t>
      </w:r>
    </w:p>
    <w:p w:rsidR="00E9574F" w:rsidRDefault="00E9574F" w:rsidP="00D46003">
      <w:pPr>
        <w:ind w:left="567"/>
        <w:rPr>
          <w:b/>
          <w:u w:val="single"/>
        </w:rPr>
      </w:pP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 с лёгкой умственной отсталостью</w:t>
      </w: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(интеллектуальными нарушениями)</w:t>
      </w:r>
    </w:p>
    <w:p w:rsidR="00E9574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</w:t>
      </w:r>
      <w:r w:rsidRPr="0065445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_____________</w:t>
      </w:r>
      <w:r w:rsidRPr="0065445F">
        <w:rPr>
          <w:rFonts w:ascii="Times New Roman" w:hAnsi="Times New Roman"/>
          <w:sz w:val="28"/>
          <w:szCs w:val="28"/>
        </w:rPr>
        <w:t xml:space="preserve">» </w:t>
      </w:r>
    </w:p>
    <w:p w:rsidR="00E9574F" w:rsidRPr="0065445F" w:rsidRDefault="00E9574F" w:rsidP="00D46003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___</w:t>
      </w:r>
      <w:r w:rsidRPr="0065445F">
        <w:rPr>
          <w:rFonts w:ascii="Times New Roman" w:hAnsi="Times New Roman"/>
          <w:sz w:val="28"/>
          <w:szCs w:val="28"/>
        </w:rPr>
        <w:t xml:space="preserve"> класса</w:t>
      </w:r>
    </w:p>
    <w:p w:rsidR="00E9574F" w:rsidRPr="0065445F" w:rsidRDefault="00E9574F" w:rsidP="00D4600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начального (</w:t>
      </w:r>
      <w:r w:rsidRPr="0065445F">
        <w:rPr>
          <w:rFonts w:ascii="Times New Roman" w:hAnsi="Times New Roman"/>
          <w:sz w:val="28"/>
          <w:szCs w:val="28"/>
        </w:rPr>
        <w:t>основного</w:t>
      </w:r>
      <w:r>
        <w:rPr>
          <w:rFonts w:ascii="Times New Roman" w:hAnsi="Times New Roman"/>
          <w:sz w:val="28"/>
          <w:szCs w:val="28"/>
        </w:rPr>
        <w:t>)</w:t>
      </w:r>
      <w:r w:rsidRPr="0065445F">
        <w:rPr>
          <w:rFonts w:ascii="Times New Roman" w:hAnsi="Times New Roman"/>
          <w:sz w:val="28"/>
          <w:szCs w:val="28"/>
        </w:rPr>
        <w:t xml:space="preserve"> общего образования</w:t>
      </w:r>
    </w:p>
    <w:p w:rsidR="00E9574F" w:rsidRPr="0065445F" w:rsidRDefault="00E9574F" w:rsidP="00D4600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 xml:space="preserve"> учебный год</w:t>
      </w:r>
    </w:p>
    <w:p w:rsidR="00E9574F" w:rsidRPr="00D82A0A" w:rsidRDefault="00E9574F" w:rsidP="00D46003">
      <w:pPr>
        <w:jc w:val="center"/>
        <w:rPr>
          <w:rFonts w:ascii="Times New Roman" w:hAnsi="Times New Roman"/>
          <w:sz w:val="28"/>
          <w:szCs w:val="28"/>
        </w:rPr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445F">
        <w:rPr>
          <w:rFonts w:ascii="Times New Roman" w:hAnsi="Times New Roman"/>
          <w:sz w:val="28"/>
          <w:szCs w:val="28"/>
        </w:rPr>
        <w:t xml:space="preserve">оставитель: </w:t>
      </w:r>
      <w:r>
        <w:rPr>
          <w:rFonts w:ascii="Times New Roman" w:hAnsi="Times New Roman"/>
          <w:sz w:val="28"/>
          <w:szCs w:val="28"/>
        </w:rPr>
        <w:t>Ф.И.О.</w:t>
      </w:r>
      <w:r w:rsidRPr="0065445F">
        <w:rPr>
          <w:rFonts w:ascii="Times New Roman" w:hAnsi="Times New Roman"/>
          <w:sz w:val="28"/>
          <w:szCs w:val="28"/>
        </w:rPr>
        <w:t>,</w:t>
      </w:r>
    </w:p>
    <w:p w:rsidR="00E9574F" w:rsidRPr="0065445F" w:rsidRDefault="00E9574F" w:rsidP="00D46003">
      <w:pPr>
        <w:jc w:val="right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 учитель </w:t>
      </w:r>
      <w:r>
        <w:rPr>
          <w:rFonts w:ascii="Times New Roman" w:hAnsi="Times New Roman"/>
          <w:sz w:val="28"/>
          <w:szCs w:val="28"/>
        </w:rPr>
        <w:t>___________</w:t>
      </w:r>
    </w:p>
    <w:p w:rsidR="00E9574F" w:rsidRDefault="00E9574F" w:rsidP="00D46003">
      <w:pPr>
        <w:jc w:val="right"/>
      </w:pPr>
    </w:p>
    <w:p w:rsidR="00E9574F" w:rsidRDefault="00E9574F" w:rsidP="00D46003">
      <w:pPr>
        <w:jc w:val="center"/>
      </w:pPr>
    </w:p>
    <w:p w:rsidR="00E9574F" w:rsidRDefault="00E9574F" w:rsidP="00D46003">
      <w:pPr>
        <w:jc w:val="center"/>
      </w:pP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Default="00E9574F" w:rsidP="00D4600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9574F" w:rsidRDefault="00E9574F" w:rsidP="00D46003">
      <w:pPr>
        <w:pStyle w:val="Default"/>
        <w:jc w:val="center"/>
        <w:rPr>
          <w:sz w:val="28"/>
          <w:szCs w:val="28"/>
        </w:rPr>
      </w:pPr>
    </w:p>
    <w:p w:rsidR="00E9574F" w:rsidRDefault="00E9574F" w:rsidP="00D46003">
      <w:pPr>
        <w:pStyle w:val="Default"/>
        <w:rPr>
          <w:bCs/>
          <w:u w:val="single"/>
        </w:rPr>
      </w:pPr>
      <w:r w:rsidRPr="00026E6A">
        <w:rPr>
          <w:bCs/>
        </w:rPr>
        <w:t xml:space="preserve">по </w:t>
      </w:r>
      <w:r>
        <w:rPr>
          <w:bCs/>
        </w:rPr>
        <w:t xml:space="preserve">______________ для обучающегося (йся) </w:t>
      </w:r>
      <w:r>
        <w:rPr>
          <w:bCs/>
          <w:u w:val="single"/>
        </w:rPr>
        <w:t xml:space="preserve">  ___________Ф.И.___________</w:t>
      </w:r>
    </w:p>
    <w:p w:rsidR="00E9574F" w:rsidRPr="0012782B" w:rsidRDefault="00E9574F" w:rsidP="00D46003">
      <w:pPr>
        <w:pStyle w:val="Default"/>
        <w:rPr>
          <w:u w:val="single"/>
        </w:rPr>
      </w:pP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2782B">
        <w:rPr>
          <w:rFonts w:ascii="Times New Roman" w:hAnsi="Times New Roman"/>
          <w:sz w:val="24"/>
          <w:szCs w:val="24"/>
        </w:rPr>
        <w:t xml:space="preserve">снование: </w:t>
      </w:r>
      <w:r>
        <w:rPr>
          <w:rFonts w:ascii="Times New Roman" w:hAnsi="Times New Roman"/>
          <w:sz w:val="24"/>
          <w:szCs w:val="24"/>
        </w:rPr>
        <w:t xml:space="preserve">заключение ПМПК №___ от ___.___.201__г., 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:rsidR="00E9574F" w:rsidRDefault="00E9574F" w:rsidP="00D46003">
      <w:pPr>
        <w:pStyle w:val="Default"/>
      </w:pPr>
      <w:r w:rsidRPr="00026E6A">
        <w:t xml:space="preserve">Планирование составлено на основе </w:t>
      </w:r>
    </w:p>
    <w:p w:rsidR="00E9574F" w:rsidRDefault="00E9574F" w:rsidP="00D46003">
      <w:pPr>
        <w:pStyle w:val="Default"/>
      </w:pPr>
      <w:r>
        <w:t xml:space="preserve">программы </w:t>
      </w:r>
      <w:r w:rsidRPr="00026E6A">
        <w:t xml:space="preserve"> </w:t>
      </w:r>
      <w:r>
        <w:t>________________________________________________________</w:t>
      </w:r>
    </w:p>
    <w:p w:rsidR="00E9574F" w:rsidRPr="00026E6A" w:rsidRDefault="00E9574F" w:rsidP="00D46003">
      <w:pPr>
        <w:pStyle w:val="Default"/>
      </w:pPr>
    </w:p>
    <w:p w:rsidR="00E9574F" w:rsidRPr="00026E6A" w:rsidRDefault="00E9574F" w:rsidP="00D46003">
      <w:pPr>
        <w:pStyle w:val="Default"/>
      </w:pPr>
      <w:r w:rsidRPr="00026E6A">
        <w:t>Учебник</w:t>
      </w:r>
      <w:r>
        <w:t>: _______________________________________________</w:t>
      </w:r>
      <w:r w:rsidRPr="00026E6A">
        <w:t xml:space="preserve"> </w:t>
      </w: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</w:p>
    <w:p w:rsidR="00E9574F" w:rsidRPr="00026E6A" w:rsidRDefault="00E9574F" w:rsidP="00D46003">
      <w:pPr>
        <w:rPr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____</w:t>
      </w:r>
    </w:p>
    <w:p w:rsidR="00E9574F" w:rsidRPr="00026E6A" w:rsidRDefault="00E9574F" w:rsidP="00D46003">
      <w:pPr>
        <w:pStyle w:val="Default"/>
      </w:pPr>
      <w:r w:rsidRPr="00026E6A">
        <w:t>Количество часов в авторской программе</w:t>
      </w:r>
      <w:r>
        <w:t>: ___часов, в неделю ___ часа.</w:t>
      </w:r>
    </w:p>
    <w:p w:rsidR="00E9574F" w:rsidRPr="00026E6A" w:rsidRDefault="00E9574F" w:rsidP="00D46003">
      <w:pPr>
        <w:pStyle w:val="Default"/>
      </w:pPr>
    </w:p>
    <w:p w:rsidR="00E9574F" w:rsidRPr="00026E6A" w:rsidRDefault="00E9574F" w:rsidP="00D46003">
      <w:pPr>
        <w:pStyle w:val="Default"/>
      </w:pPr>
      <w:r w:rsidRPr="00026E6A">
        <w:t>Количество часов по учебному плану и  календарному графику</w:t>
      </w:r>
      <w:r>
        <w:t xml:space="preserve"> МБОУ СОШ №14 станицы Ярославской</w:t>
      </w:r>
      <w:r w:rsidRPr="00026E6A">
        <w:t>, утверждённому на 201</w:t>
      </w:r>
      <w:r>
        <w:t>__</w:t>
      </w:r>
      <w:r w:rsidRPr="00026E6A">
        <w:t>-201</w:t>
      </w:r>
      <w:r>
        <w:t>__</w:t>
      </w:r>
      <w:r w:rsidRPr="00026E6A">
        <w:t xml:space="preserve"> учебный год</w:t>
      </w:r>
      <w:r>
        <w:t xml:space="preserve"> ___ часа, в неделю ___ час.</w:t>
      </w:r>
    </w:p>
    <w:p w:rsidR="00E9574F" w:rsidRPr="00026E6A" w:rsidRDefault="00E9574F" w:rsidP="00D46003">
      <w:pPr>
        <w:pStyle w:val="Default"/>
      </w:pPr>
    </w:p>
    <w:p w:rsidR="00E9574F" w:rsidRDefault="00E9574F" w:rsidP="00D46003">
      <w:pPr>
        <w:pStyle w:val="Default"/>
      </w:pPr>
      <w:r w:rsidRPr="00026E6A">
        <w:t xml:space="preserve">Плановых </w:t>
      </w:r>
      <w:r>
        <w:t>контрольных (лабораторных, практических)</w:t>
      </w:r>
      <w:r w:rsidRPr="00026E6A">
        <w:t xml:space="preserve"> работ </w:t>
      </w:r>
      <w:r>
        <w:t>___</w:t>
      </w:r>
      <w:r w:rsidRPr="00026E6A">
        <w:t xml:space="preserve">. </w:t>
      </w:r>
    </w:p>
    <w:p w:rsidR="00E9574F" w:rsidRDefault="00E9574F" w:rsidP="00D46003">
      <w:pPr>
        <w:pStyle w:val="Default"/>
      </w:pPr>
    </w:p>
    <w:p w:rsidR="00E9574F" w:rsidRDefault="00E9574F" w:rsidP="00D46003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8176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3721"/>
        <w:gridCol w:w="3615"/>
        <w:gridCol w:w="1479"/>
      </w:tblGrid>
      <w:tr w:rsidR="00E9574F" w:rsidRPr="00A01970" w:rsidTr="00D46003">
        <w:tc>
          <w:tcPr>
            <w:tcW w:w="756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E9574F" w:rsidRPr="00A01970" w:rsidRDefault="00E9574F" w:rsidP="00D46003">
            <w:pPr>
              <w:widowControl w:val="0"/>
              <w:tabs>
                <w:tab w:val="left" w:pos="676"/>
                <w:tab w:val="center" w:pos="8739"/>
              </w:tabs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3615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9574F" w:rsidRPr="00A01970" w:rsidTr="00D46003">
        <w:tc>
          <w:tcPr>
            <w:tcW w:w="756" w:type="dxa"/>
          </w:tcPr>
          <w:p w:rsidR="00E9574F" w:rsidRPr="00B209F8" w:rsidRDefault="00E9574F" w:rsidP="00D46003">
            <w:pPr>
              <w:pStyle w:val="NoSpacing"/>
              <w:jc w:val="center"/>
            </w:pPr>
          </w:p>
        </w:tc>
        <w:tc>
          <w:tcPr>
            <w:tcW w:w="3721" w:type="dxa"/>
          </w:tcPr>
          <w:p w:rsidR="00E9574F" w:rsidRPr="00C85442" w:rsidRDefault="00E9574F" w:rsidP="00D46003">
            <w:pPr>
              <w:pStyle w:val="NoSpacing"/>
              <w:rPr>
                <w:b/>
              </w:rPr>
            </w:pPr>
          </w:p>
        </w:tc>
        <w:tc>
          <w:tcPr>
            <w:tcW w:w="3615" w:type="dxa"/>
          </w:tcPr>
          <w:p w:rsidR="00E9574F" w:rsidRPr="00660908" w:rsidRDefault="00E9574F" w:rsidP="00D46003">
            <w:pPr>
              <w:pStyle w:val="NoSpacing"/>
              <w:jc w:val="center"/>
            </w:pPr>
          </w:p>
        </w:tc>
        <w:tc>
          <w:tcPr>
            <w:tcW w:w="1479" w:type="dxa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74F" w:rsidRPr="00A01970" w:rsidTr="00D46003">
        <w:trPr>
          <w:trHeight w:val="233"/>
        </w:trPr>
        <w:tc>
          <w:tcPr>
            <w:tcW w:w="756" w:type="dxa"/>
            <w:shd w:val="clear" w:color="auto" w:fill="FFFFFF"/>
          </w:tcPr>
          <w:p w:rsidR="00E9574F" w:rsidRPr="00B209F8" w:rsidRDefault="00E9574F" w:rsidP="00D46003">
            <w:pPr>
              <w:pStyle w:val="NoSpacing"/>
              <w:jc w:val="center"/>
            </w:pPr>
          </w:p>
        </w:tc>
        <w:tc>
          <w:tcPr>
            <w:tcW w:w="3721" w:type="dxa"/>
            <w:shd w:val="clear" w:color="auto" w:fill="FFFFFF"/>
          </w:tcPr>
          <w:p w:rsidR="00E9574F" w:rsidRPr="00B209F8" w:rsidRDefault="00E9574F" w:rsidP="00D46003">
            <w:pPr>
              <w:pStyle w:val="NoSpacing"/>
              <w:rPr>
                <w:i/>
                <w:u w:val="single"/>
              </w:rPr>
            </w:pPr>
          </w:p>
        </w:tc>
        <w:tc>
          <w:tcPr>
            <w:tcW w:w="3615" w:type="dxa"/>
            <w:shd w:val="clear" w:color="auto" w:fill="FFFFFF"/>
          </w:tcPr>
          <w:p w:rsidR="00E9574F" w:rsidRPr="00660908" w:rsidRDefault="00E9574F" w:rsidP="00D46003">
            <w:pPr>
              <w:pStyle w:val="NoSpacing"/>
            </w:pPr>
          </w:p>
        </w:tc>
        <w:tc>
          <w:tcPr>
            <w:tcW w:w="1479" w:type="dxa"/>
            <w:shd w:val="clear" w:color="auto" w:fill="FFFFFF"/>
          </w:tcPr>
          <w:p w:rsidR="00E9574F" w:rsidRPr="00A01970" w:rsidRDefault="00E9574F" w:rsidP="00D460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574F" w:rsidRDefault="00E9574F" w:rsidP="00D46003"/>
    <w:p w:rsidR="00E9574F" w:rsidRPr="00FA1B81" w:rsidRDefault="00E9574F" w:rsidP="00D46003">
      <w:pPr>
        <w:tabs>
          <w:tab w:val="left" w:pos="2745"/>
        </w:tabs>
        <w:jc w:val="center"/>
        <w:rPr>
          <w:rFonts w:ascii="Times New Roman" w:hAnsi="Times New Roman"/>
          <w:b/>
          <w:sz w:val="28"/>
          <w:szCs w:val="28"/>
        </w:rPr>
      </w:pPr>
      <w:r w:rsidRPr="00FA1B81">
        <w:rPr>
          <w:rFonts w:ascii="Times New Roman" w:hAnsi="Times New Roman"/>
          <w:b/>
          <w:sz w:val="28"/>
          <w:szCs w:val="28"/>
        </w:rPr>
        <w:t xml:space="preserve">Лист фиксирования   изменений и дополнений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611"/>
        <w:gridCol w:w="2909"/>
        <w:gridCol w:w="1843"/>
      </w:tblGrid>
      <w:tr w:rsidR="00E9574F" w:rsidRPr="00A01970" w:rsidTr="00265DB4">
        <w:trPr>
          <w:trHeight w:val="834"/>
        </w:trPr>
        <w:tc>
          <w:tcPr>
            <w:tcW w:w="1668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Дата внесения изменений</w:t>
            </w:r>
          </w:p>
        </w:tc>
        <w:tc>
          <w:tcPr>
            <w:tcW w:w="3611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Реквизиты документа (дата, № приказа)</w:t>
            </w: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Подпись лица, внесшего запись</w:t>
            </w: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9574F" w:rsidRDefault="00E9574F" w:rsidP="00460AD5">
      <w:pPr>
        <w:tabs>
          <w:tab w:val="left" w:pos="2745"/>
        </w:tabs>
        <w:jc w:val="center"/>
        <w:rPr>
          <w:b/>
          <w:sz w:val="28"/>
          <w:szCs w:val="28"/>
          <w:u w:val="single"/>
        </w:rPr>
      </w:pPr>
    </w:p>
    <w:p w:rsidR="00E9574F" w:rsidRDefault="00E9574F" w:rsidP="00D46003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4</w:t>
      </w:r>
    </w:p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АДАПТИРОВАННОЙ 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РАБОЧЕЙ ПРОГРАММЫ ПЕДАГОГА</w:t>
      </w:r>
    </w:p>
    <w:p w:rsidR="00E9574F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iCs/>
          <w:caps/>
          <w:color w:val="000000"/>
          <w:sz w:val="24"/>
          <w:szCs w:val="24"/>
        </w:rPr>
        <w:t>ДЛЯ ДЕТЕЙ С УМСТВЕННОЙ ОТСТАЛОСТЬЮ, ОБУЧАЮЩИХСЯ на дому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Pr="00D82A0A" w:rsidRDefault="00E9574F" w:rsidP="00265DB4">
      <w:pPr>
        <w:shd w:val="clear" w:color="auto" w:fill="FFFFFF"/>
        <w:adjustRightInd w:val="0"/>
        <w:ind w:left="567" w:firstLine="284"/>
        <w:jc w:val="center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tbl>
      <w:tblPr>
        <w:tblW w:w="9571" w:type="dxa"/>
        <w:tblInd w:w="567" w:type="dxa"/>
        <w:tblLook w:val="00A0"/>
      </w:tblPr>
      <w:tblGrid>
        <w:gridCol w:w="5211"/>
        <w:gridCol w:w="4360"/>
      </w:tblGrid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педагогическим советом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201__г. № ____</w:t>
            </w: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/>
                <w:sz w:val="24"/>
                <w:szCs w:val="24"/>
              </w:rPr>
              <w:t>Н.В. Шматова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Приказ  от  «___»____201__г. № _____</w:t>
            </w:r>
          </w:p>
        </w:tc>
      </w:tr>
    </w:tbl>
    <w:p w:rsidR="00E9574F" w:rsidRPr="00573540" w:rsidRDefault="00E9574F" w:rsidP="00265DB4">
      <w:pPr>
        <w:shd w:val="clear" w:color="auto" w:fill="FFFFFF"/>
        <w:adjustRightInd w:val="0"/>
        <w:ind w:left="567" w:firstLine="284"/>
        <w:jc w:val="center"/>
        <w:rPr>
          <w:iCs/>
          <w:color w:val="000000"/>
          <w:sz w:val="28"/>
          <w:szCs w:val="28"/>
        </w:rPr>
      </w:pPr>
    </w:p>
    <w:p w:rsidR="00E9574F" w:rsidRDefault="00E9574F" w:rsidP="00265DB4">
      <w:pPr>
        <w:ind w:left="567"/>
        <w:jc w:val="center"/>
      </w:pPr>
    </w:p>
    <w:p w:rsidR="00E9574F" w:rsidRDefault="00E9574F" w:rsidP="00265DB4">
      <w:pPr>
        <w:ind w:left="567"/>
        <w:jc w:val="center"/>
      </w:pPr>
    </w:p>
    <w:p w:rsidR="00E9574F" w:rsidRDefault="00E9574F" w:rsidP="00265DB4">
      <w:pPr>
        <w:ind w:left="567"/>
        <w:jc w:val="center"/>
      </w:pPr>
    </w:p>
    <w:p w:rsidR="00E9574F" w:rsidRDefault="00E9574F" w:rsidP="00265DB4">
      <w:pPr>
        <w:ind w:left="567"/>
        <w:jc w:val="center"/>
      </w:pPr>
    </w:p>
    <w:p w:rsidR="00E9574F" w:rsidRPr="00D82A0A" w:rsidRDefault="00E9574F" w:rsidP="00265DB4">
      <w:pPr>
        <w:pStyle w:val="Default"/>
        <w:ind w:left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АДАПТИРОВАННАЯ </w:t>
      </w:r>
      <w:r w:rsidRPr="00D82A0A">
        <w:rPr>
          <w:b/>
          <w:bCs/>
          <w:sz w:val="28"/>
          <w:szCs w:val="28"/>
        </w:rPr>
        <w:t>РАБОЧАЯ ПРОГРАММА</w:t>
      </w:r>
    </w:p>
    <w:p w:rsidR="00E9574F" w:rsidRDefault="00E9574F" w:rsidP="00265DB4">
      <w:pPr>
        <w:ind w:left="567"/>
        <w:rPr>
          <w:b/>
          <w:u w:val="single"/>
        </w:rPr>
      </w:pP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индивидуального обучения </w:t>
      </w: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 с лёгкой умственной отсталостью</w:t>
      </w: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(интеллектуальными нарушениями)</w:t>
      </w: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</w:t>
      </w:r>
      <w:r w:rsidRPr="0065445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_____________</w:t>
      </w:r>
      <w:r w:rsidRPr="0065445F">
        <w:rPr>
          <w:rFonts w:ascii="Times New Roman" w:hAnsi="Times New Roman"/>
          <w:sz w:val="28"/>
          <w:szCs w:val="28"/>
        </w:rPr>
        <w:t xml:space="preserve">» </w:t>
      </w:r>
    </w:p>
    <w:p w:rsidR="00E9574F" w:rsidRPr="0065445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___</w:t>
      </w:r>
      <w:r w:rsidRPr="0065445F">
        <w:rPr>
          <w:rFonts w:ascii="Times New Roman" w:hAnsi="Times New Roman"/>
          <w:sz w:val="28"/>
          <w:szCs w:val="28"/>
        </w:rPr>
        <w:t xml:space="preserve"> класса</w:t>
      </w:r>
    </w:p>
    <w:p w:rsidR="00E9574F" w:rsidRPr="0065445F" w:rsidRDefault="00E9574F" w:rsidP="00265DB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начального (</w:t>
      </w:r>
      <w:r w:rsidRPr="0065445F">
        <w:rPr>
          <w:rFonts w:ascii="Times New Roman" w:hAnsi="Times New Roman"/>
          <w:sz w:val="28"/>
          <w:szCs w:val="28"/>
        </w:rPr>
        <w:t>основного</w:t>
      </w:r>
      <w:r>
        <w:rPr>
          <w:rFonts w:ascii="Times New Roman" w:hAnsi="Times New Roman"/>
          <w:sz w:val="28"/>
          <w:szCs w:val="28"/>
        </w:rPr>
        <w:t>)</w:t>
      </w:r>
      <w:r w:rsidRPr="0065445F">
        <w:rPr>
          <w:rFonts w:ascii="Times New Roman" w:hAnsi="Times New Roman"/>
          <w:sz w:val="28"/>
          <w:szCs w:val="28"/>
        </w:rPr>
        <w:t xml:space="preserve"> общего образования</w:t>
      </w:r>
    </w:p>
    <w:p w:rsidR="00E9574F" w:rsidRPr="0065445F" w:rsidRDefault="00E9574F" w:rsidP="00265D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 xml:space="preserve"> учебный год</w:t>
      </w:r>
    </w:p>
    <w:p w:rsidR="00E9574F" w:rsidRPr="00D82A0A" w:rsidRDefault="00E9574F" w:rsidP="00265DB4">
      <w:pPr>
        <w:jc w:val="center"/>
        <w:rPr>
          <w:rFonts w:ascii="Times New Roman" w:hAnsi="Times New Roman"/>
          <w:sz w:val="28"/>
          <w:szCs w:val="28"/>
        </w:rPr>
      </w:pPr>
    </w:p>
    <w:p w:rsidR="00E9574F" w:rsidRDefault="00E9574F" w:rsidP="00265DB4">
      <w:pPr>
        <w:jc w:val="center"/>
      </w:pPr>
    </w:p>
    <w:p w:rsidR="00E9574F" w:rsidRDefault="00E9574F" w:rsidP="00265DB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445F">
        <w:rPr>
          <w:rFonts w:ascii="Times New Roman" w:hAnsi="Times New Roman"/>
          <w:sz w:val="28"/>
          <w:szCs w:val="28"/>
        </w:rPr>
        <w:t xml:space="preserve">оставитель: </w:t>
      </w:r>
      <w:r>
        <w:rPr>
          <w:rFonts w:ascii="Times New Roman" w:hAnsi="Times New Roman"/>
          <w:sz w:val="28"/>
          <w:szCs w:val="28"/>
        </w:rPr>
        <w:t>Ф.И.О.</w:t>
      </w:r>
      <w:r w:rsidRPr="0065445F">
        <w:rPr>
          <w:rFonts w:ascii="Times New Roman" w:hAnsi="Times New Roman"/>
          <w:sz w:val="28"/>
          <w:szCs w:val="28"/>
        </w:rPr>
        <w:t>,</w:t>
      </w:r>
    </w:p>
    <w:p w:rsidR="00E9574F" w:rsidRPr="0065445F" w:rsidRDefault="00E9574F" w:rsidP="00265DB4">
      <w:pPr>
        <w:jc w:val="right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 учитель </w:t>
      </w:r>
      <w:r>
        <w:rPr>
          <w:rFonts w:ascii="Times New Roman" w:hAnsi="Times New Roman"/>
          <w:sz w:val="28"/>
          <w:szCs w:val="28"/>
        </w:rPr>
        <w:t>___________</w:t>
      </w:r>
    </w:p>
    <w:p w:rsidR="00E9574F" w:rsidRDefault="00E9574F" w:rsidP="00265DB4">
      <w:pPr>
        <w:jc w:val="right"/>
      </w:pPr>
    </w:p>
    <w:p w:rsidR="00E9574F" w:rsidRDefault="00E9574F" w:rsidP="00265DB4">
      <w:pPr>
        <w:jc w:val="center"/>
      </w:pPr>
    </w:p>
    <w:p w:rsidR="00E9574F" w:rsidRDefault="00E9574F" w:rsidP="00E1750D"/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Default="00E9574F" w:rsidP="00265DB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9574F" w:rsidRDefault="00E9574F" w:rsidP="00265DB4">
      <w:pPr>
        <w:pStyle w:val="Default"/>
        <w:jc w:val="center"/>
        <w:rPr>
          <w:sz w:val="28"/>
          <w:szCs w:val="28"/>
        </w:rPr>
      </w:pPr>
    </w:p>
    <w:p w:rsidR="00E9574F" w:rsidRDefault="00E9574F" w:rsidP="00265DB4">
      <w:pPr>
        <w:pStyle w:val="Default"/>
        <w:rPr>
          <w:bCs/>
          <w:u w:val="single"/>
        </w:rPr>
      </w:pPr>
      <w:r w:rsidRPr="00026E6A">
        <w:rPr>
          <w:bCs/>
        </w:rPr>
        <w:t xml:space="preserve">по </w:t>
      </w:r>
      <w:r>
        <w:rPr>
          <w:bCs/>
        </w:rPr>
        <w:t xml:space="preserve">______________ для обучающегося (йся) </w:t>
      </w:r>
      <w:r>
        <w:rPr>
          <w:bCs/>
          <w:u w:val="single"/>
        </w:rPr>
        <w:t xml:space="preserve">  ___________Ф.И.___________</w:t>
      </w:r>
    </w:p>
    <w:p w:rsidR="00E9574F" w:rsidRPr="0012782B" w:rsidRDefault="00E9574F" w:rsidP="00265DB4">
      <w:pPr>
        <w:pStyle w:val="Default"/>
        <w:rPr>
          <w:u w:val="single"/>
        </w:rPr>
      </w:pPr>
    </w:p>
    <w:p w:rsidR="00E9574F" w:rsidRDefault="00E9574F" w:rsidP="00265D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2782B">
        <w:rPr>
          <w:rFonts w:ascii="Times New Roman" w:hAnsi="Times New Roman"/>
          <w:sz w:val="24"/>
          <w:szCs w:val="24"/>
        </w:rPr>
        <w:t xml:space="preserve">снование: </w:t>
      </w:r>
      <w:r>
        <w:rPr>
          <w:rFonts w:ascii="Times New Roman" w:hAnsi="Times New Roman"/>
          <w:sz w:val="24"/>
          <w:szCs w:val="24"/>
        </w:rPr>
        <w:t xml:space="preserve">заключение ПМПК №___ от ___.___.201__г., </w:t>
      </w:r>
    </w:p>
    <w:p w:rsidR="00E9574F" w:rsidRDefault="00E9574F" w:rsidP="00265D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справка ВК № ___ от ___.___.2016г.</w:t>
      </w:r>
    </w:p>
    <w:p w:rsidR="00E9574F" w:rsidRDefault="00E9574F" w:rsidP="00265DB4">
      <w:pPr>
        <w:pStyle w:val="Default"/>
      </w:pPr>
      <w:r w:rsidRPr="00026E6A">
        <w:t xml:space="preserve">Планирование составлено на основе </w:t>
      </w:r>
    </w:p>
    <w:p w:rsidR="00E9574F" w:rsidRDefault="00E9574F" w:rsidP="00265DB4">
      <w:pPr>
        <w:pStyle w:val="Default"/>
      </w:pPr>
      <w:r>
        <w:t xml:space="preserve">программы </w:t>
      </w:r>
      <w:r w:rsidRPr="00026E6A">
        <w:t xml:space="preserve"> </w:t>
      </w:r>
      <w:r>
        <w:t>________________________________________________________</w:t>
      </w:r>
    </w:p>
    <w:p w:rsidR="00E9574F" w:rsidRPr="00026E6A" w:rsidRDefault="00E9574F" w:rsidP="00265DB4">
      <w:pPr>
        <w:pStyle w:val="Default"/>
      </w:pPr>
    </w:p>
    <w:p w:rsidR="00E9574F" w:rsidRPr="00026E6A" w:rsidRDefault="00E9574F" w:rsidP="00265DB4">
      <w:pPr>
        <w:pStyle w:val="Default"/>
      </w:pPr>
      <w:r w:rsidRPr="00026E6A">
        <w:t>Учебник</w:t>
      </w:r>
      <w:r>
        <w:t>: _______________________________________________</w:t>
      </w:r>
      <w:r w:rsidRPr="00026E6A">
        <w:t xml:space="preserve"> </w:t>
      </w:r>
    </w:p>
    <w:p w:rsidR="00E9574F" w:rsidRDefault="00E9574F" w:rsidP="00265DB4">
      <w:pPr>
        <w:rPr>
          <w:rFonts w:ascii="Times New Roman" w:hAnsi="Times New Roman"/>
          <w:sz w:val="24"/>
          <w:szCs w:val="24"/>
        </w:rPr>
      </w:pPr>
    </w:p>
    <w:p w:rsidR="00E9574F" w:rsidRPr="00026E6A" w:rsidRDefault="00E9574F" w:rsidP="00265DB4">
      <w:pPr>
        <w:rPr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____</w:t>
      </w:r>
    </w:p>
    <w:p w:rsidR="00E9574F" w:rsidRPr="00026E6A" w:rsidRDefault="00E9574F" w:rsidP="00265DB4">
      <w:pPr>
        <w:pStyle w:val="Default"/>
      </w:pPr>
      <w:r w:rsidRPr="00026E6A">
        <w:t>Количество часов в авторской программе</w:t>
      </w:r>
      <w:r>
        <w:t>: ___часов, в неделю ___ часа.</w:t>
      </w:r>
    </w:p>
    <w:p w:rsidR="00E9574F" w:rsidRPr="00026E6A" w:rsidRDefault="00E9574F" w:rsidP="00265DB4">
      <w:pPr>
        <w:pStyle w:val="Default"/>
      </w:pPr>
    </w:p>
    <w:p w:rsidR="00E9574F" w:rsidRPr="00026E6A" w:rsidRDefault="00E9574F" w:rsidP="00265DB4">
      <w:pPr>
        <w:pStyle w:val="Default"/>
      </w:pPr>
      <w:r w:rsidRPr="00026E6A">
        <w:t xml:space="preserve">Количество часов по учебному плану и  календарному графику </w:t>
      </w:r>
      <w:r>
        <w:t>МБОУ СЛОШ №14 станицы Ярославской</w:t>
      </w:r>
      <w:r w:rsidRPr="00026E6A">
        <w:t>, утверждённому на 201</w:t>
      </w:r>
      <w:r>
        <w:t>__</w:t>
      </w:r>
      <w:r w:rsidRPr="00026E6A">
        <w:t>-201</w:t>
      </w:r>
      <w:r>
        <w:t>__</w:t>
      </w:r>
      <w:r w:rsidRPr="00026E6A">
        <w:t xml:space="preserve"> учебный год</w:t>
      </w:r>
      <w:r>
        <w:t xml:space="preserve"> ___ часа, в неделю ___ час.</w:t>
      </w:r>
    </w:p>
    <w:p w:rsidR="00E9574F" w:rsidRPr="00026E6A" w:rsidRDefault="00E9574F" w:rsidP="00265DB4">
      <w:pPr>
        <w:pStyle w:val="Default"/>
      </w:pPr>
    </w:p>
    <w:p w:rsidR="00E9574F" w:rsidRDefault="00E9574F" w:rsidP="00265DB4">
      <w:pPr>
        <w:pStyle w:val="Default"/>
      </w:pPr>
      <w:r w:rsidRPr="00026E6A">
        <w:t xml:space="preserve">Плановых </w:t>
      </w:r>
      <w:r>
        <w:t>контрольных (лабораторных, практических)</w:t>
      </w:r>
      <w:r w:rsidRPr="00026E6A">
        <w:t xml:space="preserve"> работ </w:t>
      </w:r>
      <w:r>
        <w:t>___</w:t>
      </w:r>
      <w:r w:rsidRPr="00026E6A">
        <w:t xml:space="preserve">. </w:t>
      </w:r>
    </w:p>
    <w:p w:rsidR="00E9574F" w:rsidRDefault="00E9574F" w:rsidP="00265DB4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8071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3721"/>
        <w:gridCol w:w="3615"/>
        <w:gridCol w:w="1479"/>
      </w:tblGrid>
      <w:tr w:rsidR="00E9574F" w:rsidRPr="00A01970" w:rsidTr="00265DB4">
        <w:tc>
          <w:tcPr>
            <w:tcW w:w="756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E9574F" w:rsidRPr="00A01970" w:rsidRDefault="00E9574F" w:rsidP="00265DB4">
            <w:pPr>
              <w:widowControl w:val="0"/>
              <w:tabs>
                <w:tab w:val="left" w:pos="676"/>
                <w:tab w:val="center" w:pos="8739"/>
              </w:tabs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3615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9574F" w:rsidRPr="00A01970" w:rsidTr="00265DB4">
        <w:tc>
          <w:tcPr>
            <w:tcW w:w="756" w:type="dxa"/>
          </w:tcPr>
          <w:p w:rsidR="00E9574F" w:rsidRPr="00B209F8" w:rsidRDefault="00E9574F" w:rsidP="00265DB4">
            <w:pPr>
              <w:pStyle w:val="NoSpacing"/>
              <w:jc w:val="center"/>
            </w:pPr>
          </w:p>
        </w:tc>
        <w:tc>
          <w:tcPr>
            <w:tcW w:w="3721" w:type="dxa"/>
          </w:tcPr>
          <w:p w:rsidR="00E9574F" w:rsidRPr="00C85442" w:rsidRDefault="00E9574F" w:rsidP="00265DB4">
            <w:pPr>
              <w:pStyle w:val="NoSpacing"/>
              <w:rPr>
                <w:b/>
              </w:rPr>
            </w:pPr>
          </w:p>
        </w:tc>
        <w:tc>
          <w:tcPr>
            <w:tcW w:w="3615" w:type="dxa"/>
          </w:tcPr>
          <w:p w:rsidR="00E9574F" w:rsidRPr="00660908" w:rsidRDefault="00E9574F" w:rsidP="00265DB4">
            <w:pPr>
              <w:pStyle w:val="NoSpacing"/>
              <w:jc w:val="center"/>
            </w:pPr>
          </w:p>
        </w:tc>
        <w:tc>
          <w:tcPr>
            <w:tcW w:w="1479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74F" w:rsidRPr="00A01970" w:rsidTr="00265DB4">
        <w:trPr>
          <w:trHeight w:val="233"/>
        </w:trPr>
        <w:tc>
          <w:tcPr>
            <w:tcW w:w="756" w:type="dxa"/>
            <w:shd w:val="clear" w:color="auto" w:fill="FFFFFF"/>
          </w:tcPr>
          <w:p w:rsidR="00E9574F" w:rsidRPr="00B209F8" w:rsidRDefault="00E9574F" w:rsidP="00265DB4">
            <w:pPr>
              <w:pStyle w:val="NoSpacing"/>
              <w:jc w:val="center"/>
            </w:pPr>
          </w:p>
        </w:tc>
        <w:tc>
          <w:tcPr>
            <w:tcW w:w="3721" w:type="dxa"/>
            <w:shd w:val="clear" w:color="auto" w:fill="FFFFFF"/>
          </w:tcPr>
          <w:p w:rsidR="00E9574F" w:rsidRPr="00B209F8" w:rsidRDefault="00E9574F" w:rsidP="00265DB4">
            <w:pPr>
              <w:pStyle w:val="NoSpacing"/>
              <w:rPr>
                <w:i/>
                <w:u w:val="single"/>
              </w:rPr>
            </w:pPr>
          </w:p>
        </w:tc>
        <w:tc>
          <w:tcPr>
            <w:tcW w:w="3615" w:type="dxa"/>
            <w:shd w:val="clear" w:color="auto" w:fill="FFFFFF"/>
          </w:tcPr>
          <w:p w:rsidR="00E9574F" w:rsidRPr="00660908" w:rsidRDefault="00E9574F" w:rsidP="00265DB4">
            <w:pPr>
              <w:pStyle w:val="NoSpacing"/>
            </w:pPr>
          </w:p>
        </w:tc>
        <w:tc>
          <w:tcPr>
            <w:tcW w:w="1479" w:type="dxa"/>
            <w:shd w:val="clear" w:color="auto" w:fill="FFFFFF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574F" w:rsidRPr="00FA1B81" w:rsidRDefault="00E9574F" w:rsidP="00E1750D">
      <w:pPr>
        <w:tabs>
          <w:tab w:val="left" w:pos="274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        </w:t>
      </w:r>
      <w:r w:rsidRPr="00FA1B81">
        <w:rPr>
          <w:rFonts w:ascii="Times New Roman" w:hAnsi="Times New Roman"/>
          <w:b/>
          <w:sz w:val="28"/>
          <w:szCs w:val="28"/>
        </w:rPr>
        <w:t xml:space="preserve">Лист фиксирования   изменений и дополнений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611"/>
        <w:gridCol w:w="2909"/>
        <w:gridCol w:w="1843"/>
      </w:tblGrid>
      <w:tr w:rsidR="00E9574F" w:rsidRPr="00A01970" w:rsidTr="00265DB4">
        <w:trPr>
          <w:trHeight w:val="834"/>
        </w:trPr>
        <w:tc>
          <w:tcPr>
            <w:tcW w:w="1668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Дата внесения изменений</w:t>
            </w:r>
          </w:p>
        </w:tc>
        <w:tc>
          <w:tcPr>
            <w:tcW w:w="3611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Реквизиты документа (дата, № приказа)</w:t>
            </w: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Подпись лица, внесшего запись</w:t>
            </w: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9574F" w:rsidRPr="00026E6A" w:rsidRDefault="00E9574F" w:rsidP="00D46003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Default="00E9574F" w:rsidP="00E1750D">
      <w:pPr>
        <w:rPr>
          <w:rFonts w:ascii="Times New Roman" w:hAnsi="Times New Roman"/>
          <w:sz w:val="28"/>
          <w:szCs w:val="28"/>
        </w:rPr>
      </w:pPr>
    </w:p>
    <w:p w:rsidR="00E9574F" w:rsidRDefault="00E9574F" w:rsidP="00265DB4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5</w:t>
      </w:r>
    </w:p>
    <w:p w:rsidR="00E9574F" w:rsidRPr="00026E6A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АДАПТИРОВАННОЙ 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РАБОЧЕЙ ПРОГРАММЫ ПЕДАГОГА</w:t>
      </w:r>
    </w:p>
    <w:p w:rsidR="00E9574F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iCs/>
          <w:caps/>
          <w:color w:val="000000"/>
          <w:sz w:val="24"/>
          <w:szCs w:val="24"/>
        </w:rPr>
        <w:t>ДЛЯ ДЕТЕЙ, ОБУЧАЮЩИХСЯ на дому по состоянию здоровья, по общеобразовательной программе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Pr="00D82A0A" w:rsidRDefault="00E9574F" w:rsidP="00265DB4">
      <w:pPr>
        <w:shd w:val="clear" w:color="auto" w:fill="FFFFFF"/>
        <w:adjustRightInd w:val="0"/>
        <w:ind w:left="567" w:firstLine="284"/>
        <w:jc w:val="center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</w:p>
    <w:tbl>
      <w:tblPr>
        <w:tblW w:w="9571" w:type="dxa"/>
        <w:tblInd w:w="567" w:type="dxa"/>
        <w:tblLook w:val="00A0"/>
      </w:tblPr>
      <w:tblGrid>
        <w:gridCol w:w="5211"/>
        <w:gridCol w:w="4360"/>
      </w:tblGrid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школьным методическим объединением учителей _____________________ цикла 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201__г. № _____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/>
                <w:sz w:val="24"/>
                <w:szCs w:val="24"/>
              </w:rPr>
              <w:t>Шматова Н.В.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Приказ  от  «___»____201__г. № _____</w:t>
            </w:r>
          </w:p>
        </w:tc>
      </w:tr>
      <w:tr w:rsidR="00E9574F" w:rsidRPr="00A01970" w:rsidTr="00A01970">
        <w:tc>
          <w:tcPr>
            <w:tcW w:w="5211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педагогическим советом школы</w:t>
            </w:r>
          </w:p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4"/>
                <w:szCs w:val="24"/>
              </w:rPr>
              <w:t>Протокол  от «____» ___ 201__г. № ____</w:t>
            </w:r>
          </w:p>
        </w:tc>
        <w:tc>
          <w:tcPr>
            <w:tcW w:w="4360" w:type="dxa"/>
          </w:tcPr>
          <w:p w:rsidR="00E9574F" w:rsidRPr="00A01970" w:rsidRDefault="00E9574F" w:rsidP="00A01970">
            <w:pPr>
              <w:adjustRightInd w:val="0"/>
              <w:spacing w:after="0" w:line="240" w:lineRule="auto"/>
              <w:rPr>
                <w:iCs/>
                <w:color w:val="000000"/>
                <w:sz w:val="28"/>
                <w:szCs w:val="28"/>
              </w:rPr>
            </w:pPr>
          </w:p>
        </w:tc>
      </w:tr>
    </w:tbl>
    <w:p w:rsidR="00E9574F" w:rsidRPr="00573540" w:rsidRDefault="00E9574F" w:rsidP="00265DB4">
      <w:pPr>
        <w:shd w:val="clear" w:color="auto" w:fill="FFFFFF"/>
        <w:adjustRightInd w:val="0"/>
        <w:ind w:left="567" w:firstLine="284"/>
        <w:jc w:val="center"/>
        <w:rPr>
          <w:iCs/>
          <w:color w:val="000000"/>
          <w:sz w:val="28"/>
          <w:szCs w:val="28"/>
        </w:rPr>
      </w:pPr>
    </w:p>
    <w:p w:rsidR="00E9574F" w:rsidRDefault="00E9574F" w:rsidP="00265DB4">
      <w:pPr>
        <w:ind w:left="567"/>
        <w:jc w:val="center"/>
      </w:pPr>
    </w:p>
    <w:p w:rsidR="00E9574F" w:rsidRDefault="00E9574F" w:rsidP="00265DB4">
      <w:pPr>
        <w:ind w:left="567"/>
        <w:jc w:val="center"/>
      </w:pPr>
    </w:p>
    <w:p w:rsidR="00E9574F" w:rsidRPr="00D82A0A" w:rsidRDefault="00E9574F" w:rsidP="00265DB4">
      <w:pPr>
        <w:pStyle w:val="Default"/>
        <w:ind w:left="56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АДАПТИРОВАННАЯ </w:t>
      </w:r>
      <w:r w:rsidRPr="00D82A0A">
        <w:rPr>
          <w:b/>
          <w:bCs/>
          <w:sz w:val="28"/>
          <w:szCs w:val="28"/>
        </w:rPr>
        <w:t>РАБОЧАЯ ПРОГРАММА</w:t>
      </w:r>
    </w:p>
    <w:p w:rsidR="00E9574F" w:rsidRDefault="00E9574F" w:rsidP="00265DB4">
      <w:pPr>
        <w:ind w:left="567"/>
        <w:rPr>
          <w:b/>
          <w:u w:val="single"/>
        </w:rPr>
      </w:pP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индивидуального обучения</w:t>
      </w:r>
    </w:p>
    <w:p w:rsidR="00E9574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</w:t>
      </w:r>
      <w:r w:rsidRPr="0065445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_____________</w:t>
      </w:r>
      <w:r w:rsidRPr="0065445F">
        <w:rPr>
          <w:rFonts w:ascii="Times New Roman" w:hAnsi="Times New Roman"/>
          <w:sz w:val="28"/>
          <w:szCs w:val="28"/>
        </w:rPr>
        <w:t xml:space="preserve">» </w:t>
      </w:r>
    </w:p>
    <w:p w:rsidR="00E9574F" w:rsidRPr="0065445F" w:rsidRDefault="00E9574F" w:rsidP="00265DB4">
      <w:pPr>
        <w:spacing w:after="0"/>
        <w:ind w:left="567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___</w:t>
      </w:r>
      <w:r w:rsidRPr="0065445F">
        <w:rPr>
          <w:rFonts w:ascii="Times New Roman" w:hAnsi="Times New Roman"/>
          <w:sz w:val="28"/>
          <w:szCs w:val="28"/>
        </w:rPr>
        <w:t xml:space="preserve"> класса</w:t>
      </w:r>
    </w:p>
    <w:p w:rsidR="00E9574F" w:rsidRPr="0065445F" w:rsidRDefault="00E9574F" w:rsidP="00265D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основного общего образования</w:t>
      </w:r>
    </w:p>
    <w:p w:rsidR="00E9574F" w:rsidRPr="0065445F" w:rsidRDefault="00E9574F" w:rsidP="00265D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__</w:t>
      </w:r>
      <w:r w:rsidRPr="0065445F">
        <w:rPr>
          <w:rFonts w:ascii="Times New Roman" w:hAnsi="Times New Roman"/>
          <w:sz w:val="28"/>
          <w:szCs w:val="28"/>
        </w:rPr>
        <w:t xml:space="preserve"> учебный год</w:t>
      </w:r>
    </w:p>
    <w:p w:rsidR="00E9574F" w:rsidRPr="00D82A0A" w:rsidRDefault="00E9574F" w:rsidP="00265DB4">
      <w:pPr>
        <w:jc w:val="center"/>
        <w:rPr>
          <w:rFonts w:ascii="Times New Roman" w:hAnsi="Times New Roman"/>
          <w:sz w:val="28"/>
          <w:szCs w:val="28"/>
        </w:rPr>
      </w:pPr>
    </w:p>
    <w:p w:rsidR="00E9574F" w:rsidRDefault="00E9574F" w:rsidP="00265DB4">
      <w:pPr>
        <w:jc w:val="center"/>
      </w:pPr>
    </w:p>
    <w:p w:rsidR="00E9574F" w:rsidRDefault="00E9574F" w:rsidP="00265DB4">
      <w:pPr>
        <w:jc w:val="center"/>
      </w:pPr>
    </w:p>
    <w:p w:rsidR="00E9574F" w:rsidRDefault="00E9574F" w:rsidP="00265DB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445F">
        <w:rPr>
          <w:rFonts w:ascii="Times New Roman" w:hAnsi="Times New Roman"/>
          <w:sz w:val="28"/>
          <w:szCs w:val="28"/>
        </w:rPr>
        <w:t xml:space="preserve">оставитель: </w:t>
      </w:r>
      <w:r>
        <w:rPr>
          <w:rFonts w:ascii="Times New Roman" w:hAnsi="Times New Roman"/>
          <w:sz w:val="28"/>
          <w:szCs w:val="28"/>
        </w:rPr>
        <w:t>Ф.И.О.</w:t>
      </w:r>
      <w:r w:rsidRPr="0065445F">
        <w:rPr>
          <w:rFonts w:ascii="Times New Roman" w:hAnsi="Times New Roman"/>
          <w:sz w:val="28"/>
          <w:szCs w:val="28"/>
        </w:rPr>
        <w:t>,</w:t>
      </w:r>
    </w:p>
    <w:p w:rsidR="00E9574F" w:rsidRPr="0065445F" w:rsidRDefault="00E9574F" w:rsidP="00265DB4">
      <w:pPr>
        <w:jc w:val="right"/>
        <w:rPr>
          <w:rFonts w:ascii="Times New Roman" w:hAnsi="Times New Roman"/>
          <w:sz w:val="28"/>
          <w:szCs w:val="28"/>
        </w:rPr>
      </w:pPr>
      <w:r w:rsidRPr="0065445F">
        <w:rPr>
          <w:rFonts w:ascii="Times New Roman" w:hAnsi="Times New Roman"/>
          <w:sz w:val="28"/>
          <w:szCs w:val="28"/>
        </w:rPr>
        <w:t xml:space="preserve"> учитель </w:t>
      </w:r>
      <w:r>
        <w:rPr>
          <w:rFonts w:ascii="Times New Roman" w:hAnsi="Times New Roman"/>
          <w:sz w:val="28"/>
          <w:szCs w:val="28"/>
        </w:rPr>
        <w:t>___________</w:t>
      </w:r>
    </w:p>
    <w:p w:rsidR="00E9574F" w:rsidRDefault="00E9574F" w:rsidP="00265DB4">
      <w:pPr>
        <w:jc w:val="right"/>
      </w:pPr>
    </w:p>
    <w:p w:rsidR="00E9574F" w:rsidRDefault="00E9574F" w:rsidP="00E1750D"/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E175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Default="00E9574F" w:rsidP="00265DB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E9574F" w:rsidRDefault="00E9574F" w:rsidP="00265DB4">
      <w:pPr>
        <w:pStyle w:val="Default"/>
        <w:jc w:val="center"/>
        <w:rPr>
          <w:sz w:val="28"/>
          <w:szCs w:val="28"/>
        </w:rPr>
      </w:pPr>
    </w:p>
    <w:p w:rsidR="00E9574F" w:rsidRDefault="00E9574F" w:rsidP="00265DB4">
      <w:pPr>
        <w:pStyle w:val="Default"/>
        <w:rPr>
          <w:bCs/>
          <w:u w:val="single"/>
        </w:rPr>
      </w:pPr>
      <w:r w:rsidRPr="00026E6A">
        <w:rPr>
          <w:bCs/>
        </w:rPr>
        <w:t xml:space="preserve">по </w:t>
      </w:r>
      <w:r>
        <w:rPr>
          <w:bCs/>
        </w:rPr>
        <w:t xml:space="preserve">______________ для обучающегося (йся) </w:t>
      </w:r>
      <w:r>
        <w:rPr>
          <w:bCs/>
          <w:u w:val="single"/>
        </w:rPr>
        <w:t xml:space="preserve">  ___________Ф.И.___________</w:t>
      </w:r>
    </w:p>
    <w:p w:rsidR="00E9574F" w:rsidRPr="0012782B" w:rsidRDefault="00E9574F" w:rsidP="00265DB4">
      <w:pPr>
        <w:pStyle w:val="Default"/>
        <w:rPr>
          <w:u w:val="single"/>
        </w:rPr>
      </w:pPr>
    </w:p>
    <w:p w:rsidR="00E9574F" w:rsidRPr="0012782B" w:rsidRDefault="00E9574F" w:rsidP="00265DB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2782B">
        <w:rPr>
          <w:rFonts w:ascii="Times New Roman" w:hAnsi="Times New Roman"/>
          <w:sz w:val="24"/>
          <w:szCs w:val="24"/>
        </w:rPr>
        <w:t xml:space="preserve">снование: </w:t>
      </w:r>
      <w:r>
        <w:rPr>
          <w:rFonts w:ascii="Times New Roman" w:hAnsi="Times New Roman"/>
          <w:sz w:val="24"/>
          <w:szCs w:val="24"/>
        </w:rPr>
        <w:t>справка ВК № ___ от ___.___.201__г.</w:t>
      </w:r>
    </w:p>
    <w:p w:rsidR="00E9574F" w:rsidRDefault="00E9574F" w:rsidP="00265DB4">
      <w:pPr>
        <w:pStyle w:val="Default"/>
      </w:pPr>
      <w:r w:rsidRPr="00026E6A">
        <w:t xml:space="preserve">Планирование составлено на основе </w:t>
      </w:r>
    </w:p>
    <w:p w:rsidR="00E9574F" w:rsidRDefault="00E9574F" w:rsidP="00265DB4">
      <w:pPr>
        <w:pStyle w:val="Default"/>
      </w:pPr>
      <w:r>
        <w:t xml:space="preserve">программы </w:t>
      </w:r>
      <w:r w:rsidRPr="00026E6A">
        <w:t xml:space="preserve"> </w:t>
      </w:r>
      <w:r>
        <w:t>________________________________________________________</w:t>
      </w:r>
    </w:p>
    <w:p w:rsidR="00E9574F" w:rsidRPr="00026E6A" w:rsidRDefault="00E9574F" w:rsidP="00265DB4">
      <w:pPr>
        <w:pStyle w:val="Default"/>
      </w:pPr>
    </w:p>
    <w:p w:rsidR="00E9574F" w:rsidRDefault="00E9574F" w:rsidP="00E1750D">
      <w:pPr>
        <w:pStyle w:val="Default"/>
      </w:pPr>
      <w:r w:rsidRPr="00026E6A">
        <w:t>Учебник</w:t>
      </w:r>
      <w:r>
        <w:t>: _______________________________________________</w:t>
      </w:r>
      <w:r w:rsidRPr="00026E6A">
        <w:t xml:space="preserve"> </w:t>
      </w:r>
    </w:p>
    <w:p w:rsidR="00E9574F" w:rsidRPr="00026E6A" w:rsidRDefault="00E9574F" w:rsidP="00265DB4">
      <w:pPr>
        <w:rPr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: ____</w:t>
      </w:r>
    </w:p>
    <w:p w:rsidR="00E9574F" w:rsidRPr="00026E6A" w:rsidRDefault="00E9574F" w:rsidP="00265DB4">
      <w:pPr>
        <w:pStyle w:val="Default"/>
      </w:pPr>
      <w:r w:rsidRPr="00026E6A">
        <w:t>Количество часов в авторской программе</w:t>
      </w:r>
      <w:r>
        <w:t>: ___часов, в неделю ___ часа.</w:t>
      </w:r>
    </w:p>
    <w:p w:rsidR="00E9574F" w:rsidRPr="00026E6A" w:rsidRDefault="00E9574F" w:rsidP="00265DB4">
      <w:pPr>
        <w:pStyle w:val="Default"/>
      </w:pPr>
    </w:p>
    <w:p w:rsidR="00E9574F" w:rsidRPr="00026E6A" w:rsidRDefault="00E9574F" w:rsidP="00265DB4">
      <w:pPr>
        <w:pStyle w:val="Default"/>
      </w:pPr>
      <w:r w:rsidRPr="00026E6A">
        <w:t xml:space="preserve">Количество часов по учебному плану и  календарному графику </w:t>
      </w:r>
      <w:r>
        <w:t>МБОУ СОШ №14 станицы Ярославской</w:t>
      </w:r>
      <w:r w:rsidRPr="00026E6A">
        <w:t>, утверждённому на 201</w:t>
      </w:r>
      <w:r>
        <w:t>__</w:t>
      </w:r>
      <w:r w:rsidRPr="00026E6A">
        <w:t>-201</w:t>
      </w:r>
      <w:r>
        <w:t>__</w:t>
      </w:r>
      <w:r w:rsidRPr="00026E6A">
        <w:t xml:space="preserve"> учебный год</w:t>
      </w:r>
      <w:r>
        <w:t xml:space="preserve"> ___ часа, в неделю ___ час.</w:t>
      </w:r>
    </w:p>
    <w:p w:rsidR="00E9574F" w:rsidRPr="00026E6A" w:rsidRDefault="00E9574F" w:rsidP="00265DB4">
      <w:pPr>
        <w:pStyle w:val="Default"/>
      </w:pPr>
    </w:p>
    <w:p w:rsidR="00E9574F" w:rsidRDefault="00E9574F" w:rsidP="00265DB4">
      <w:pPr>
        <w:pStyle w:val="Default"/>
      </w:pPr>
      <w:r w:rsidRPr="00026E6A">
        <w:t xml:space="preserve">Плановых </w:t>
      </w:r>
      <w:r>
        <w:t>контрольных (лабораторных, практических)</w:t>
      </w:r>
      <w:r w:rsidRPr="00026E6A">
        <w:t xml:space="preserve"> работ </w:t>
      </w:r>
      <w:r>
        <w:t>___</w:t>
      </w:r>
      <w:r w:rsidRPr="00026E6A">
        <w:t xml:space="preserve">. </w:t>
      </w:r>
    </w:p>
    <w:p w:rsidR="00E9574F" w:rsidRDefault="00E9574F" w:rsidP="00265DB4">
      <w:pPr>
        <w:pStyle w:val="Default"/>
      </w:pPr>
    </w:p>
    <w:p w:rsidR="00E9574F" w:rsidRPr="00026E6A" w:rsidRDefault="00E9574F" w:rsidP="00265DB4">
      <w:pPr>
        <w:rPr>
          <w:rFonts w:ascii="Times New Roman" w:hAnsi="Times New Roman"/>
          <w:sz w:val="24"/>
          <w:szCs w:val="24"/>
        </w:rPr>
      </w:pPr>
      <w:r w:rsidRPr="00026E6A">
        <w:rPr>
          <w:rFonts w:ascii="Times New Roman" w:hAnsi="Times New Roman"/>
          <w:sz w:val="24"/>
          <w:szCs w:val="24"/>
        </w:rPr>
        <w:t>Контрольно-оценочные средства из УМК:</w:t>
      </w:r>
    </w:p>
    <w:p w:rsidR="00E9574F" w:rsidRDefault="00E9574F" w:rsidP="00265DB4"/>
    <w:tbl>
      <w:tblPr>
        <w:tblpPr w:leftFromText="180" w:rightFromText="180" w:vertAnchor="page" w:horzAnchor="margin" w:tblpY="8146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3721"/>
        <w:gridCol w:w="3615"/>
        <w:gridCol w:w="1479"/>
      </w:tblGrid>
      <w:tr w:rsidR="00E9574F" w:rsidRPr="00A01970" w:rsidTr="00265DB4">
        <w:tc>
          <w:tcPr>
            <w:tcW w:w="756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E9574F" w:rsidRPr="00A01970" w:rsidRDefault="00E9574F" w:rsidP="00265DB4">
            <w:pPr>
              <w:widowControl w:val="0"/>
              <w:tabs>
                <w:tab w:val="left" w:pos="676"/>
                <w:tab w:val="center" w:pos="8739"/>
              </w:tabs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3615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1970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9574F" w:rsidRPr="00A01970" w:rsidTr="00265DB4">
        <w:tc>
          <w:tcPr>
            <w:tcW w:w="756" w:type="dxa"/>
          </w:tcPr>
          <w:p w:rsidR="00E9574F" w:rsidRPr="00B209F8" w:rsidRDefault="00E9574F" w:rsidP="00265DB4">
            <w:pPr>
              <w:pStyle w:val="NoSpacing"/>
              <w:jc w:val="center"/>
            </w:pPr>
          </w:p>
        </w:tc>
        <w:tc>
          <w:tcPr>
            <w:tcW w:w="3721" w:type="dxa"/>
          </w:tcPr>
          <w:p w:rsidR="00E9574F" w:rsidRPr="00C85442" w:rsidRDefault="00E9574F" w:rsidP="00265DB4">
            <w:pPr>
              <w:pStyle w:val="NoSpacing"/>
              <w:rPr>
                <w:b/>
              </w:rPr>
            </w:pPr>
          </w:p>
        </w:tc>
        <w:tc>
          <w:tcPr>
            <w:tcW w:w="3615" w:type="dxa"/>
          </w:tcPr>
          <w:p w:rsidR="00E9574F" w:rsidRPr="00660908" w:rsidRDefault="00E9574F" w:rsidP="00265DB4">
            <w:pPr>
              <w:pStyle w:val="NoSpacing"/>
              <w:jc w:val="center"/>
            </w:pPr>
          </w:p>
        </w:tc>
        <w:tc>
          <w:tcPr>
            <w:tcW w:w="1479" w:type="dxa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574F" w:rsidRPr="00A01970" w:rsidTr="00265DB4">
        <w:trPr>
          <w:trHeight w:val="233"/>
        </w:trPr>
        <w:tc>
          <w:tcPr>
            <w:tcW w:w="756" w:type="dxa"/>
            <w:shd w:val="clear" w:color="auto" w:fill="FFFFFF"/>
          </w:tcPr>
          <w:p w:rsidR="00E9574F" w:rsidRPr="00B209F8" w:rsidRDefault="00E9574F" w:rsidP="00265DB4">
            <w:pPr>
              <w:pStyle w:val="NoSpacing"/>
              <w:jc w:val="center"/>
            </w:pPr>
          </w:p>
        </w:tc>
        <w:tc>
          <w:tcPr>
            <w:tcW w:w="3721" w:type="dxa"/>
            <w:shd w:val="clear" w:color="auto" w:fill="FFFFFF"/>
          </w:tcPr>
          <w:p w:rsidR="00E9574F" w:rsidRPr="00B209F8" w:rsidRDefault="00E9574F" w:rsidP="00265DB4">
            <w:pPr>
              <w:pStyle w:val="NoSpacing"/>
              <w:rPr>
                <w:i/>
                <w:u w:val="single"/>
              </w:rPr>
            </w:pPr>
          </w:p>
        </w:tc>
        <w:tc>
          <w:tcPr>
            <w:tcW w:w="3615" w:type="dxa"/>
            <w:shd w:val="clear" w:color="auto" w:fill="FFFFFF"/>
          </w:tcPr>
          <w:p w:rsidR="00E9574F" w:rsidRPr="00660908" w:rsidRDefault="00E9574F" w:rsidP="00265DB4">
            <w:pPr>
              <w:pStyle w:val="NoSpacing"/>
            </w:pPr>
          </w:p>
        </w:tc>
        <w:tc>
          <w:tcPr>
            <w:tcW w:w="1479" w:type="dxa"/>
            <w:shd w:val="clear" w:color="auto" w:fill="FFFFFF"/>
          </w:tcPr>
          <w:p w:rsidR="00E9574F" w:rsidRPr="00A01970" w:rsidRDefault="00E9574F" w:rsidP="00265D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574F" w:rsidRPr="00FA1B81" w:rsidRDefault="00E9574F" w:rsidP="00E1750D">
      <w:pPr>
        <w:tabs>
          <w:tab w:val="left" w:pos="2745"/>
        </w:tabs>
        <w:rPr>
          <w:rFonts w:ascii="Times New Roman" w:hAnsi="Times New Roman"/>
          <w:b/>
          <w:sz w:val="28"/>
          <w:szCs w:val="28"/>
        </w:rPr>
      </w:pPr>
      <w:r>
        <w:t xml:space="preserve">                     </w:t>
      </w:r>
      <w:r w:rsidRPr="00FA1B81">
        <w:rPr>
          <w:rFonts w:ascii="Times New Roman" w:hAnsi="Times New Roman"/>
          <w:b/>
          <w:sz w:val="28"/>
          <w:szCs w:val="28"/>
        </w:rPr>
        <w:t xml:space="preserve">Лист фиксирования   изменений и дополнений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3611"/>
        <w:gridCol w:w="2909"/>
        <w:gridCol w:w="1843"/>
      </w:tblGrid>
      <w:tr w:rsidR="00E9574F" w:rsidRPr="00A01970" w:rsidTr="00265DB4">
        <w:trPr>
          <w:trHeight w:val="834"/>
        </w:trPr>
        <w:tc>
          <w:tcPr>
            <w:tcW w:w="1668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Дата внесения изменений</w:t>
            </w:r>
          </w:p>
        </w:tc>
        <w:tc>
          <w:tcPr>
            <w:tcW w:w="3611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Реквизиты документа (дата, № приказа)</w:t>
            </w: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  <w:r w:rsidRPr="00FA1B81">
              <w:rPr>
                <w:rFonts w:ascii="Times New Roman" w:hAnsi="Times New Roman"/>
              </w:rPr>
              <w:t>Подпись лица, внесшего запись</w:t>
            </w: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E9574F" w:rsidRPr="00A01970" w:rsidTr="00265DB4">
        <w:trPr>
          <w:trHeight w:val="357"/>
        </w:trPr>
        <w:tc>
          <w:tcPr>
            <w:tcW w:w="1668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3611" w:type="dxa"/>
          </w:tcPr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09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E9574F" w:rsidRPr="00FA1B81" w:rsidRDefault="00E9574F" w:rsidP="00265DB4">
            <w:pPr>
              <w:tabs>
                <w:tab w:val="left" w:pos="162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E9574F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Default="00E9574F"/>
    <w:p w:rsidR="00E9574F" w:rsidRDefault="00E9574F" w:rsidP="00265DB4">
      <w:pPr>
        <w:ind w:left="-567"/>
        <w:jc w:val="right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aps/>
          <w:color w:val="000000"/>
          <w:sz w:val="24"/>
          <w:szCs w:val="24"/>
        </w:rPr>
        <w:t>Приложение 6</w:t>
      </w:r>
    </w:p>
    <w:p w:rsidR="00E9574F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>ОБРАЗЕЦ ОФОРМЛЕНИЯ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 xml:space="preserve"> </w:t>
      </w:r>
    </w:p>
    <w:p w:rsidR="00E9574F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  <w:r>
        <w:rPr>
          <w:rFonts w:ascii="Times New Roman" w:hAnsi="Times New Roman"/>
          <w:iCs/>
          <w:caps/>
          <w:color w:val="000000"/>
          <w:sz w:val="24"/>
          <w:szCs w:val="24"/>
        </w:rPr>
        <w:t>СПЕЦИАЛЬНОЙ ИНДИВИДУАЛЬНОЙ</w:t>
      </w:r>
      <w:r w:rsidRPr="00026E6A">
        <w:rPr>
          <w:rFonts w:ascii="Times New Roman" w:hAnsi="Times New Roman"/>
          <w:iCs/>
          <w:caps/>
          <w:color w:val="000000"/>
          <w:sz w:val="24"/>
          <w:szCs w:val="24"/>
        </w:rPr>
        <w:t xml:space="preserve"> ПРОГРАММЫ </w:t>
      </w:r>
      <w:r>
        <w:rPr>
          <w:rFonts w:ascii="Times New Roman" w:hAnsi="Times New Roman"/>
          <w:iCs/>
          <w:caps/>
          <w:color w:val="000000"/>
          <w:sz w:val="24"/>
          <w:szCs w:val="24"/>
        </w:rPr>
        <w:t>РАЗВИТИЯ (СИПР)</w:t>
      </w:r>
    </w:p>
    <w:p w:rsidR="00E9574F" w:rsidRDefault="00E9574F" w:rsidP="00265DB4">
      <w:pPr>
        <w:spacing w:after="0"/>
        <w:ind w:left="-567"/>
        <w:jc w:val="center"/>
        <w:rPr>
          <w:rFonts w:ascii="Times New Roman" w:hAnsi="Times New Roman"/>
          <w:iCs/>
          <w:caps/>
          <w:color w:val="000000"/>
          <w:sz w:val="24"/>
          <w:szCs w:val="24"/>
        </w:rPr>
      </w:pP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265DB4" w:rsidRDefault="00E9574F" w:rsidP="00E1750D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tbl>
      <w:tblPr>
        <w:tblW w:w="10599" w:type="dxa"/>
        <w:tblInd w:w="-993" w:type="dxa"/>
        <w:tblLook w:val="00A0"/>
      </w:tblPr>
      <w:tblGrid>
        <w:gridCol w:w="5496"/>
        <w:gridCol w:w="5103"/>
      </w:tblGrid>
      <w:tr w:rsidR="00E9574F" w:rsidRPr="00A01970" w:rsidTr="00A01970">
        <w:trPr>
          <w:trHeight w:val="385"/>
        </w:trPr>
        <w:tc>
          <w:tcPr>
            <w:tcW w:w="5496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На педагогическом совете </w:t>
            </w:r>
            <w:r>
              <w:rPr>
                <w:rFonts w:ascii="Times New Roman" w:hAnsi="Times New Roman"/>
                <w:sz w:val="28"/>
                <w:szCs w:val="28"/>
              </w:rPr>
              <w:t>МБОУ СОШ №14 станицы Ярославской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Протокол № __ от __.08.201__г.</w:t>
            </w:r>
          </w:p>
        </w:tc>
        <w:tc>
          <w:tcPr>
            <w:tcW w:w="5103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         УТВЕРЖДАЮ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         Директор школы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         _____________ </w:t>
            </w:r>
            <w:r>
              <w:rPr>
                <w:rFonts w:ascii="Times New Roman" w:hAnsi="Times New Roman"/>
                <w:sz w:val="28"/>
                <w:szCs w:val="28"/>
              </w:rPr>
              <w:t>Н.В. Шматова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        Приказ № ___ от __.08.201__г.</w:t>
            </w:r>
          </w:p>
        </w:tc>
      </w:tr>
      <w:tr w:rsidR="00E9574F" w:rsidRPr="00A01970" w:rsidTr="00A01970">
        <w:trPr>
          <w:trHeight w:val="385"/>
        </w:trPr>
        <w:tc>
          <w:tcPr>
            <w:tcW w:w="5496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Родитель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_____________ _______________________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Классный руководитель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_____________ _______________________</w:t>
            </w:r>
          </w:p>
        </w:tc>
        <w:tc>
          <w:tcPr>
            <w:tcW w:w="5103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574F" w:rsidRPr="00265DB4" w:rsidRDefault="00E9574F" w:rsidP="00265DB4">
      <w:pPr>
        <w:ind w:left="-993"/>
        <w:rPr>
          <w:rFonts w:ascii="Times New Roman" w:hAnsi="Times New Roman"/>
          <w:b/>
          <w:sz w:val="28"/>
          <w:szCs w:val="28"/>
        </w:rPr>
      </w:pPr>
    </w:p>
    <w:p w:rsidR="00E9574F" w:rsidRPr="00265DB4" w:rsidRDefault="00E9574F" w:rsidP="00265DB4">
      <w:pPr>
        <w:ind w:left="-993"/>
        <w:rPr>
          <w:rFonts w:ascii="Times New Roman" w:hAnsi="Times New Roman"/>
          <w:b/>
          <w:sz w:val="28"/>
          <w:szCs w:val="28"/>
        </w:rPr>
      </w:pPr>
    </w:p>
    <w:p w:rsidR="00E9574F" w:rsidRPr="00265DB4" w:rsidRDefault="00E9574F" w:rsidP="00265DB4">
      <w:pPr>
        <w:jc w:val="center"/>
        <w:rPr>
          <w:rFonts w:ascii="Times New Roman" w:hAnsi="Times New Roman"/>
          <w:b/>
          <w:sz w:val="40"/>
          <w:szCs w:val="40"/>
        </w:rPr>
      </w:pPr>
      <w:r w:rsidRPr="00265DB4">
        <w:rPr>
          <w:rFonts w:ascii="Times New Roman" w:hAnsi="Times New Roman"/>
          <w:b/>
          <w:sz w:val="40"/>
          <w:szCs w:val="40"/>
        </w:rPr>
        <w:t xml:space="preserve">СПЕЦИАЛЬНАЯ ИНДИВИДУАЛЬНАЯ ПРОГРАММА РАЗВИТИЯ </w:t>
      </w:r>
    </w:p>
    <w:p w:rsidR="00E9574F" w:rsidRPr="00265DB4" w:rsidRDefault="00E9574F" w:rsidP="00265DB4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Ф.И. обучающегося</w:t>
      </w:r>
      <w:r w:rsidRPr="00265DB4">
        <w:rPr>
          <w:rFonts w:ascii="Times New Roman" w:hAnsi="Times New Roman"/>
          <w:b/>
          <w:sz w:val="36"/>
          <w:szCs w:val="36"/>
        </w:rPr>
        <w:t xml:space="preserve">  </w:t>
      </w:r>
    </w:p>
    <w:p w:rsidR="00E9574F" w:rsidRPr="00265DB4" w:rsidRDefault="00E9574F" w:rsidP="00265DB4">
      <w:pPr>
        <w:jc w:val="center"/>
        <w:rPr>
          <w:rFonts w:ascii="Times New Roman" w:hAnsi="Times New Roman"/>
          <w:sz w:val="28"/>
          <w:szCs w:val="28"/>
        </w:rPr>
      </w:pPr>
      <w:r w:rsidRPr="00265DB4">
        <w:rPr>
          <w:rFonts w:ascii="Times New Roman" w:hAnsi="Times New Roman"/>
          <w:sz w:val="28"/>
          <w:szCs w:val="28"/>
        </w:rPr>
        <w:t xml:space="preserve">обучающегося ___ класса составлена на основе адаптированной основной образовательной программы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 </w:t>
      </w: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265DB4" w:rsidRDefault="00E9574F" w:rsidP="005538C9">
      <w:pPr>
        <w:rPr>
          <w:rFonts w:ascii="Times New Roman" w:hAnsi="Times New Roman"/>
          <w:sz w:val="28"/>
          <w:szCs w:val="28"/>
        </w:rPr>
      </w:pPr>
    </w:p>
    <w:tbl>
      <w:tblPr>
        <w:tblW w:w="10901" w:type="dxa"/>
        <w:tblInd w:w="-993" w:type="dxa"/>
        <w:tblLook w:val="00A0"/>
      </w:tblPr>
      <w:tblGrid>
        <w:gridCol w:w="4503"/>
        <w:gridCol w:w="6398"/>
      </w:tblGrid>
      <w:tr w:rsidR="00E9574F" w:rsidRPr="00A01970" w:rsidTr="00A01970">
        <w:trPr>
          <w:trHeight w:val="401"/>
        </w:trPr>
        <w:tc>
          <w:tcPr>
            <w:tcW w:w="4503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8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Составитель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Педагог-психолог __________ 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                              или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Педагог   ___________________ ______________</w:t>
            </w:r>
          </w:p>
        </w:tc>
      </w:tr>
    </w:tbl>
    <w:p w:rsidR="00E9574F" w:rsidRPr="00265DB4" w:rsidRDefault="00E9574F" w:rsidP="00265DB4">
      <w:pPr>
        <w:rPr>
          <w:rFonts w:ascii="Times New Roman" w:hAnsi="Times New Roman"/>
          <w:sz w:val="28"/>
          <w:szCs w:val="28"/>
        </w:rPr>
      </w:pPr>
    </w:p>
    <w:p w:rsidR="00E9574F" w:rsidRPr="00265DB4" w:rsidRDefault="00E9574F" w:rsidP="00265DB4">
      <w:pPr>
        <w:jc w:val="center"/>
        <w:rPr>
          <w:rFonts w:ascii="Times New Roman" w:hAnsi="Times New Roman"/>
          <w:sz w:val="28"/>
          <w:szCs w:val="28"/>
        </w:rPr>
      </w:pPr>
    </w:p>
    <w:p w:rsidR="00E9574F" w:rsidRPr="00265DB4" w:rsidRDefault="00E9574F" w:rsidP="00265DB4">
      <w:pPr>
        <w:jc w:val="center"/>
        <w:rPr>
          <w:rFonts w:ascii="Times New Roman" w:hAnsi="Times New Roman"/>
          <w:sz w:val="28"/>
          <w:szCs w:val="28"/>
        </w:rPr>
      </w:pP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средняя общеобразовательная школа №14 станицы Ярославской </w:t>
      </w:r>
    </w:p>
    <w:p w:rsidR="00E9574F" w:rsidRPr="008F2DCF" w:rsidRDefault="00E9574F" w:rsidP="0055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2DCF">
        <w:rPr>
          <w:rFonts w:ascii="Times New Roman" w:hAnsi="Times New Roman"/>
          <w:b/>
          <w:sz w:val="28"/>
          <w:szCs w:val="28"/>
        </w:rPr>
        <w:t xml:space="preserve">муниципального образования Мостовский район </w:t>
      </w:r>
    </w:p>
    <w:p w:rsidR="00E9574F" w:rsidRPr="008F2DCF" w:rsidRDefault="00E9574F" w:rsidP="005538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 w:line="360" w:lineRule="auto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1. Индивидуальные сведения о ребенке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65DB4">
        <w:rPr>
          <w:color w:val="000000"/>
          <w:sz w:val="28"/>
          <w:szCs w:val="28"/>
        </w:rPr>
        <w:t xml:space="preserve">ФИО ребенка: </w:t>
      </w:r>
    </w:p>
    <w:p w:rsidR="00E9574F" w:rsidRPr="00265DB4" w:rsidRDefault="00E9574F" w:rsidP="00265DB4">
      <w:pPr>
        <w:spacing w:line="360" w:lineRule="auto"/>
        <w:rPr>
          <w:rFonts w:ascii="Times New Roman" w:hAnsi="Times New Roman"/>
          <w:sz w:val="28"/>
          <w:szCs w:val="28"/>
        </w:rPr>
      </w:pPr>
      <w:r w:rsidRPr="00265DB4">
        <w:rPr>
          <w:rFonts w:ascii="Times New Roman" w:hAnsi="Times New Roman"/>
          <w:sz w:val="28"/>
          <w:szCs w:val="28"/>
        </w:rPr>
        <w:t xml:space="preserve">Возраст ребенка на момент составления программы и дата рождения: 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65DB4">
        <w:rPr>
          <w:color w:val="000000"/>
          <w:sz w:val="28"/>
          <w:szCs w:val="28"/>
        </w:rPr>
        <w:t>Место жительства: с</w:t>
      </w:r>
      <w:r>
        <w:rPr>
          <w:color w:val="000000"/>
          <w:sz w:val="28"/>
          <w:szCs w:val="28"/>
        </w:rPr>
        <w:t>т. Ярославская ул.__________________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65DB4">
        <w:rPr>
          <w:color w:val="000000"/>
          <w:sz w:val="28"/>
          <w:szCs w:val="28"/>
        </w:rPr>
        <w:t xml:space="preserve">Мать: 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65DB4">
        <w:rPr>
          <w:color w:val="000000"/>
          <w:sz w:val="28"/>
          <w:szCs w:val="28"/>
        </w:rPr>
        <w:t>Отец:</w:t>
      </w:r>
    </w:p>
    <w:p w:rsidR="00E9574F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65DB4">
        <w:rPr>
          <w:color w:val="000000"/>
          <w:sz w:val="28"/>
          <w:szCs w:val="28"/>
        </w:rPr>
        <w:t xml:space="preserve">Год обучения: 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Ступень обучения: 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Группа (особые потребности): </w:t>
      </w: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2. Структура СИПР</w:t>
      </w: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789"/>
        <w:gridCol w:w="596"/>
      </w:tblGrid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1. Индивидуальные сведения о ребенке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2. Структура СИПР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3. Психолого-педагогическая характеристика на начало и на конец учебного года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4. Индивидуальный учебный план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5. Содержание образования: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5.1. Базовые учебные действия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5.2. Содержание учебных предметов и коррекционных курсов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6. Перечень необходимых технических средств и дидактических материалов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7. Средства мониторинга и оценки динамики обучения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9574F" w:rsidRPr="00624A40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 xml:space="preserve">3. Психолого-педагогическая характеристика </w:t>
      </w: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на начало учебного года</w:t>
      </w: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Психолого-педагогическая характеристика на конец учебного года</w:t>
      </w: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4. Индивидуальный учебный план на 201</w:t>
      </w:r>
      <w:r>
        <w:rPr>
          <w:color w:val="333333"/>
          <w:sz w:val="28"/>
          <w:szCs w:val="28"/>
        </w:rPr>
        <w:t>__</w:t>
      </w:r>
      <w:r w:rsidRPr="00265DB4">
        <w:rPr>
          <w:color w:val="333333"/>
          <w:sz w:val="28"/>
          <w:szCs w:val="28"/>
        </w:rPr>
        <w:t>-201</w:t>
      </w:r>
      <w:r>
        <w:rPr>
          <w:color w:val="333333"/>
          <w:sz w:val="28"/>
          <w:szCs w:val="28"/>
        </w:rPr>
        <w:t>__</w:t>
      </w:r>
      <w:r w:rsidRPr="00265DB4">
        <w:rPr>
          <w:color w:val="333333"/>
          <w:sz w:val="28"/>
          <w:szCs w:val="28"/>
        </w:rPr>
        <w:t xml:space="preserve"> учебный год</w:t>
      </w:r>
    </w:p>
    <w:p w:rsidR="00E9574F" w:rsidRPr="00265DB4" w:rsidRDefault="00E9574F" w:rsidP="00265DB4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-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93"/>
        <w:gridCol w:w="4394"/>
        <w:gridCol w:w="3509"/>
      </w:tblGrid>
      <w:tr w:rsidR="00E9574F" w:rsidRPr="00A01970" w:rsidTr="00A01970"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Предметные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  <w:t>области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Учебные предметы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занятия. Количество часов в неделю</w:t>
            </w:r>
          </w:p>
        </w:tc>
      </w:tr>
      <w:tr w:rsidR="00E9574F" w:rsidRPr="00A01970" w:rsidTr="00A01970">
        <w:trPr>
          <w:trHeight w:val="70"/>
        </w:trPr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1. Язык и речевая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  <w:t>практика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Речь и альтернативная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  <w:t>коммуникация</w:t>
            </w:r>
          </w:p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509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2. Математика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Математические представления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c>
          <w:tcPr>
            <w:tcW w:w="2493" w:type="dxa"/>
            <w:vMerge w:val="restart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3. Окружающий мир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pStyle w:val="NoSpacing"/>
              <w:spacing w:line="276" w:lineRule="auto"/>
              <w:jc w:val="both"/>
              <w:rPr>
                <w:kern w:val="1"/>
                <w:sz w:val="28"/>
                <w:szCs w:val="28"/>
              </w:rPr>
            </w:pPr>
            <w:r w:rsidRPr="00A01970">
              <w:rPr>
                <w:sz w:val="28"/>
                <w:szCs w:val="28"/>
              </w:rPr>
              <w:t>Человек</w:t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c>
          <w:tcPr>
            <w:tcW w:w="2493" w:type="dxa"/>
            <w:vMerge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Окружающий природный мир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270"/>
        </w:trPr>
        <w:tc>
          <w:tcPr>
            <w:tcW w:w="2493" w:type="dxa"/>
            <w:vMerge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Окружающий социальный мир</w:t>
            </w:r>
            <w:r w:rsidRPr="00A0197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270"/>
        </w:trPr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4.Технология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Профильный труд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270"/>
        </w:trPr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5.Искусство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Музыка и движение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270"/>
        </w:trPr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6.Физическая культура</w:t>
            </w:r>
          </w:p>
        </w:tc>
        <w:tc>
          <w:tcPr>
            <w:tcW w:w="4394" w:type="dxa"/>
          </w:tcPr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Адаптивная физкультура</w:t>
            </w: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270"/>
        </w:trPr>
        <w:tc>
          <w:tcPr>
            <w:tcW w:w="6887" w:type="dxa"/>
            <w:gridSpan w:val="2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7. Коррекционно-развивающие занятия</w:t>
            </w:r>
          </w:p>
          <w:p w:rsidR="00E9574F" w:rsidRPr="00A01970" w:rsidRDefault="00E9574F" w:rsidP="00A0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E9574F" w:rsidRPr="00A01970" w:rsidRDefault="00E9574F" w:rsidP="00A01970">
            <w:pPr>
              <w:pStyle w:val="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A01970">
        <w:trPr>
          <w:trHeight w:val="330"/>
        </w:trPr>
        <w:tc>
          <w:tcPr>
            <w:tcW w:w="2493" w:type="dxa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903" w:type="dxa"/>
            <w:gridSpan w:val="2"/>
          </w:tcPr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 10 часов</w:t>
            </w:r>
          </w:p>
          <w:p w:rsidR="00E9574F" w:rsidRPr="00A01970" w:rsidRDefault="00E9574F" w:rsidP="00A0197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      </w:t>
            </w:r>
          </w:p>
        </w:tc>
      </w:tr>
    </w:tbl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5. Содержание образования</w:t>
      </w:r>
    </w:p>
    <w:p w:rsidR="00E9574F" w:rsidRPr="00265DB4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>5.1. Базовые учебные действия</w:t>
      </w: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tbl>
      <w:tblPr>
        <w:tblW w:w="0" w:type="auto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575"/>
        <w:gridCol w:w="1323"/>
        <w:gridCol w:w="1323"/>
      </w:tblGrid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II полугодие</w:t>
            </w:r>
          </w:p>
        </w:tc>
      </w:tr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- выполнение задания: в течение определенного периода от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начала до конца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</w:tr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переход от одного задания (операции, действия) к другому в 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соответствии с расписанием занятий, алгоритмом действия 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</w:tr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- последовательное выполнение нескольких заданий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</w:tr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- сигнализирование учителю об окончании задания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</w:tr>
      <w:tr w:rsidR="00E9574F" w:rsidRPr="00A01970" w:rsidTr="00265DB4">
        <w:tc>
          <w:tcPr>
            <w:tcW w:w="776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- выполнение действия по сигналу</w:t>
            </w:r>
          </w:p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0" w:type="auto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</w:tr>
    </w:tbl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  <w:r w:rsidRPr="00265DB4">
        <w:rPr>
          <w:color w:val="333333"/>
          <w:sz w:val="28"/>
          <w:szCs w:val="28"/>
        </w:rPr>
        <w:t xml:space="preserve">5.2. Содержание учебных предметов и коррекционных занятий  </w:t>
      </w:r>
    </w:p>
    <w:p w:rsidR="00E9574F" w:rsidRPr="00265DB4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tbl>
      <w:tblPr>
        <w:tblW w:w="0" w:type="auto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63"/>
        <w:gridCol w:w="1134"/>
        <w:gridCol w:w="1134"/>
        <w:gridCol w:w="1134"/>
      </w:tblGrid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 полуго-дие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II полуго-дие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Дата </w:t>
            </w:r>
          </w:p>
        </w:tc>
      </w:tr>
      <w:tr w:rsidR="00E9574F" w:rsidRPr="00A01970" w:rsidTr="00265DB4">
        <w:tc>
          <w:tcPr>
            <w:tcW w:w="8931" w:type="dxa"/>
            <w:gridSpan w:val="3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Речь и альтернативная коммуникация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Коммуникация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114B3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Развитие речи средствами вербальной коммуникации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Чтение и письмо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Математические представления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Количественные представления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8931" w:type="dxa"/>
            <w:gridSpan w:val="3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Представления о величине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4941E8" w:rsidRDefault="00E9574F" w:rsidP="00265DB4">
            <w:pPr>
              <w:pStyle w:val="NoSpacing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8931" w:type="dxa"/>
            <w:gridSpan w:val="3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Представления о форме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Пространственные представления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Временные представления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Окружающий природный мир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Животный мир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Объекты природы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Представления о себе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Гигиена тела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Обращение с одеждой и обувью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Самообслуживание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Домоводство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Приготовление пищи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Уборка помещения и территории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Уход за вещами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Окружающий социальный мир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Дом и двор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Предметы быта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Предметы и материалы, изготовленные человеком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Город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Традиции, обычаи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Страна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Музыка и движение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Слушание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Пение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Движение под музыку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color w:val="000000"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Адаптивная физкультура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Физическая подготовка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Общеразвивающие упражнения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Элементы спортивных игр  и подвижных упражнений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624A40">
        <w:tc>
          <w:tcPr>
            <w:tcW w:w="10065" w:type="dxa"/>
            <w:gridSpan w:val="4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Профильный труд</w:t>
            </w: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Растениеводство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Деревообработка</w:t>
            </w: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6663" w:type="dxa"/>
          </w:tcPr>
          <w:p w:rsidR="00E9574F" w:rsidRPr="00A01970" w:rsidRDefault="00E9574F" w:rsidP="00265DB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574F" w:rsidRPr="00A01970" w:rsidRDefault="00E9574F" w:rsidP="00265DB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rPr>
          <w:vanish/>
          <w:sz w:val="28"/>
          <w:szCs w:val="28"/>
        </w:rPr>
      </w:pPr>
    </w:p>
    <w:p w:rsidR="00E9574F" w:rsidRPr="00310B55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310B55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310B55" w:rsidRDefault="00E9574F" w:rsidP="00265DB4">
      <w:pPr>
        <w:pStyle w:val="Heading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Pr="00310B55">
        <w:rPr>
          <w:color w:val="333333"/>
          <w:sz w:val="28"/>
          <w:szCs w:val="28"/>
        </w:rPr>
        <w:t>. Перечень необходимых технических средств и дидактических материалов</w:t>
      </w:r>
    </w:p>
    <w:p w:rsidR="00E9574F" w:rsidRPr="00310B55" w:rsidRDefault="00E9574F" w:rsidP="00265DB4">
      <w:pPr>
        <w:pStyle w:val="NormalWeb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E9574F" w:rsidRPr="00310B55" w:rsidRDefault="00E9574F" w:rsidP="00265DB4">
      <w:pPr>
        <w:spacing w:line="360" w:lineRule="auto"/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Default="00E9574F" w:rsidP="00265DB4">
      <w:pPr>
        <w:jc w:val="center"/>
        <w:rPr>
          <w:b/>
          <w:sz w:val="28"/>
          <w:szCs w:val="28"/>
        </w:rPr>
      </w:pPr>
    </w:p>
    <w:p w:rsidR="00E9574F" w:rsidRPr="004941E8" w:rsidRDefault="00E9574F" w:rsidP="00265DB4">
      <w:pPr>
        <w:jc w:val="center"/>
        <w:rPr>
          <w:rFonts w:ascii="Times New Roman" w:hAnsi="Times New Roman"/>
          <w:b/>
          <w:sz w:val="28"/>
          <w:szCs w:val="28"/>
        </w:rPr>
      </w:pPr>
      <w:r w:rsidRPr="004941E8">
        <w:rPr>
          <w:rFonts w:ascii="Times New Roman" w:hAnsi="Times New Roman"/>
          <w:b/>
          <w:sz w:val="28"/>
          <w:szCs w:val="28"/>
        </w:rPr>
        <w:t>7. Средства мониторинга и оценки динамики обучения.</w:t>
      </w:r>
    </w:p>
    <w:p w:rsidR="00E9574F" w:rsidRPr="004941E8" w:rsidRDefault="00E9574F" w:rsidP="00265DB4">
      <w:pPr>
        <w:pStyle w:val="FootnoteText"/>
        <w:jc w:val="center"/>
        <w:rPr>
          <w:b/>
          <w:szCs w:val="28"/>
        </w:rPr>
      </w:pPr>
      <w:r w:rsidRPr="004941E8">
        <w:rPr>
          <w:b/>
          <w:szCs w:val="28"/>
        </w:rPr>
        <w:t>Условные обозначения</w:t>
      </w:r>
    </w:p>
    <w:p w:rsidR="00E9574F" w:rsidRPr="004941E8" w:rsidRDefault="00E9574F" w:rsidP="00265DB4">
      <w:pPr>
        <w:rPr>
          <w:rFonts w:ascii="Times New Roman" w:hAnsi="Times New Roman"/>
          <w:sz w:val="28"/>
          <w:szCs w:val="28"/>
        </w:rPr>
      </w:pPr>
    </w:p>
    <w:tbl>
      <w:tblPr>
        <w:tblW w:w="9698" w:type="dxa"/>
        <w:tblInd w:w="-92" w:type="dxa"/>
        <w:tblLayout w:type="fixed"/>
        <w:tblLook w:val="0000"/>
      </w:tblPr>
      <w:tblGrid>
        <w:gridCol w:w="8989"/>
        <w:gridCol w:w="709"/>
      </w:tblGrid>
      <w:tr w:rsidR="00E9574F" w:rsidRPr="00A01970" w:rsidTr="00265DB4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574F" w:rsidRPr="00A01970" w:rsidRDefault="00E9574F" w:rsidP="00265DB4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sz w:val="28"/>
                <w:szCs w:val="28"/>
              </w:rPr>
              <w:t>Уровни освоения (выполнения) действий / операций</w:t>
            </w:r>
          </w:p>
          <w:p w:rsidR="00E9574F" w:rsidRPr="00A01970" w:rsidRDefault="00E9574F" w:rsidP="00265DB4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1. Пассивное участие / соучастие.</w:t>
            </w:r>
          </w:p>
          <w:p w:rsidR="00E9574F" w:rsidRPr="004941E8" w:rsidRDefault="00E9574F" w:rsidP="00265DB4">
            <w:pPr>
              <w:pStyle w:val="21"/>
              <w:rPr>
                <w:sz w:val="28"/>
                <w:szCs w:val="28"/>
              </w:rPr>
            </w:pPr>
            <w:r w:rsidRPr="004941E8">
              <w:rPr>
                <w:sz w:val="28"/>
                <w:szCs w:val="28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574F" w:rsidRPr="00A01970" w:rsidRDefault="00E9574F" w:rsidP="00265DB4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574F" w:rsidRPr="00A01970" w:rsidRDefault="00E9574F" w:rsidP="00265DB4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2. Активное участие.</w:t>
            </w:r>
          </w:p>
          <w:p w:rsidR="00E9574F" w:rsidRPr="00A01970" w:rsidRDefault="00E9574F" w:rsidP="00265DB4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действие выполняется ребёнком: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со значительной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с частичной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- по последовательной инструкции (изображения или вербально)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- по подражанию или по образцу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- самостоятельно с ошибками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сш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самостоятельно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</w:tbl>
    <w:p w:rsidR="00E9574F" w:rsidRPr="004941E8" w:rsidRDefault="00E9574F" w:rsidP="00265DB4">
      <w:pPr>
        <w:rPr>
          <w:rFonts w:ascii="Times New Roman" w:hAnsi="Times New Roman"/>
          <w:sz w:val="28"/>
          <w:szCs w:val="28"/>
        </w:rPr>
      </w:pPr>
    </w:p>
    <w:tbl>
      <w:tblPr>
        <w:tblW w:w="9698" w:type="dxa"/>
        <w:tblInd w:w="-92" w:type="dxa"/>
        <w:tblLayout w:type="fixed"/>
        <w:tblLook w:val="0000"/>
      </w:tblPr>
      <w:tblGrid>
        <w:gridCol w:w="8989"/>
        <w:gridCol w:w="709"/>
      </w:tblGrid>
      <w:tr w:rsidR="00E9574F" w:rsidRPr="00A01970" w:rsidTr="00265DB4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574F" w:rsidRPr="00A01970" w:rsidRDefault="00E9574F" w:rsidP="00265DB4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A01970">
              <w:rPr>
                <w:rFonts w:ascii="Times New Roman" w:hAnsi="Times New Roman"/>
                <w:i/>
                <w:sz w:val="28"/>
                <w:szCs w:val="28"/>
              </w:rPr>
              <w:t>Сформированность представлений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1. Представление отсутствует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2. Не выявить наличие представлений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3. Представление на уровне: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использования по прямой подсказке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</w:p>
        </w:tc>
      </w:tr>
      <w:tr w:rsidR="00E9574F" w:rsidRPr="00A01970" w:rsidTr="00265DB4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574F" w:rsidRPr="00A01970" w:rsidRDefault="00E9574F" w:rsidP="00265DB4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A01970">
              <w:rPr>
                <w:rFonts w:ascii="Times New Roman" w:hAnsi="Times New Roman"/>
                <w:sz w:val="28"/>
                <w:szCs w:val="28"/>
              </w:rPr>
              <w:t xml:space="preserve"> самостоятельное использование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574F" w:rsidRPr="00A01970" w:rsidRDefault="00E9574F" w:rsidP="00265DB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1970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E9574F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310B55" w:rsidRDefault="00E9574F" w:rsidP="00265DB4">
      <w:pPr>
        <w:pStyle w:val="Heading3"/>
        <w:spacing w:before="0" w:beforeAutospacing="0" w:after="0" w:afterAutospacing="0"/>
        <w:rPr>
          <w:color w:val="333333"/>
          <w:sz w:val="28"/>
          <w:szCs w:val="28"/>
        </w:rPr>
      </w:pPr>
    </w:p>
    <w:p w:rsidR="00E9574F" w:rsidRPr="00310B55" w:rsidRDefault="00E9574F" w:rsidP="00265DB4">
      <w:pPr>
        <w:rPr>
          <w:sz w:val="28"/>
          <w:szCs w:val="28"/>
        </w:rPr>
      </w:pPr>
      <w:r w:rsidRPr="00310B55">
        <w:rPr>
          <w:color w:val="000000"/>
          <w:sz w:val="28"/>
          <w:szCs w:val="28"/>
        </w:rPr>
        <w:br/>
      </w:r>
    </w:p>
    <w:p w:rsidR="00E9574F" w:rsidRDefault="00E9574F" w:rsidP="00265DB4">
      <w:pPr>
        <w:spacing w:after="0"/>
        <w:ind w:left="-567"/>
        <w:jc w:val="center"/>
      </w:pPr>
    </w:p>
    <w:sectPr w:rsidR="00E9574F" w:rsidSect="00644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005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6A2637"/>
    <w:multiLevelType w:val="hybridMultilevel"/>
    <w:tmpl w:val="72BE5D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9F19DC"/>
    <w:multiLevelType w:val="multilevel"/>
    <w:tmpl w:val="9C32AB3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">
    <w:nsid w:val="1C9B1768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AD5"/>
    <w:rsid w:val="00026E6A"/>
    <w:rsid w:val="000A1817"/>
    <w:rsid w:val="000B5EAD"/>
    <w:rsid w:val="000D14E6"/>
    <w:rsid w:val="00114B36"/>
    <w:rsid w:val="0012782B"/>
    <w:rsid w:val="00265DB4"/>
    <w:rsid w:val="00310B55"/>
    <w:rsid w:val="00317985"/>
    <w:rsid w:val="00460AD5"/>
    <w:rsid w:val="00476FF5"/>
    <w:rsid w:val="004941E8"/>
    <w:rsid w:val="005538C9"/>
    <w:rsid w:val="00573540"/>
    <w:rsid w:val="005B2603"/>
    <w:rsid w:val="00620F38"/>
    <w:rsid w:val="00624A40"/>
    <w:rsid w:val="00631BEB"/>
    <w:rsid w:val="00644094"/>
    <w:rsid w:val="0065445F"/>
    <w:rsid w:val="00660908"/>
    <w:rsid w:val="006F1E52"/>
    <w:rsid w:val="008F2DCF"/>
    <w:rsid w:val="00913950"/>
    <w:rsid w:val="009257AD"/>
    <w:rsid w:val="00A01970"/>
    <w:rsid w:val="00A757AA"/>
    <w:rsid w:val="00B209F8"/>
    <w:rsid w:val="00C85442"/>
    <w:rsid w:val="00D46003"/>
    <w:rsid w:val="00D82A0A"/>
    <w:rsid w:val="00DD487E"/>
    <w:rsid w:val="00E1750D"/>
    <w:rsid w:val="00E41806"/>
    <w:rsid w:val="00E9574F"/>
    <w:rsid w:val="00ED7E60"/>
    <w:rsid w:val="00F0477D"/>
    <w:rsid w:val="00FA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AD5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265D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65DB4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ListParagraph">
    <w:name w:val="List Paragraph"/>
    <w:basedOn w:val="Normal"/>
    <w:uiPriority w:val="99"/>
    <w:qFormat/>
    <w:rsid w:val="00460AD5"/>
    <w:pPr>
      <w:ind w:left="720"/>
      <w:contextualSpacing/>
    </w:pPr>
  </w:style>
  <w:style w:type="paragraph" w:customStyle="1" w:styleId="Default">
    <w:name w:val="Default"/>
    <w:uiPriority w:val="99"/>
    <w:rsid w:val="00460A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460AD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46003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265D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265DB4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65DB4"/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">
    <w:name w:val="Содержимое таблицы"/>
    <w:basedOn w:val="Normal"/>
    <w:uiPriority w:val="99"/>
    <w:rsid w:val="00265DB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uiPriority w:val="99"/>
    <w:rsid w:val="00265DB4"/>
    <w:pPr>
      <w:widowControl w:val="0"/>
      <w:suppressAutoHyphens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FootnoteText">
    <w:name w:val="footnote text"/>
    <w:aliases w:val="Знак,Основной текст с отступом11"/>
    <w:basedOn w:val="Normal"/>
    <w:link w:val="FootnoteTextChar"/>
    <w:uiPriority w:val="99"/>
    <w:rsid w:val="00265DB4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FootnoteTextChar">
    <w:name w:val="Footnote Text Char"/>
    <w:aliases w:val="Знак Char,Основной текст с отступом11 Char"/>
    <w:basedOn w:val="DefaultParagraphFont"/>
    <w:link w:val="FootnoteText"/>
    <w:uiPriority w:val="99"/>
    <w:locked/>
    <w:rsid w:val="00265DB4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265DB4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hAnsi="Times New Roman"/>
      <w:kern w:val="2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265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5DB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65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5DB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2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27</Pages>
  <Words>3717</Words>
  <Characters>21193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Железка</dc:creator>
  <cp:keywords/>
  <dc:description/>
  <cp:lastModifiedBy>1</cp:lastModifiedBy>
  <cp:revision>4</cp:revision>
  <cp:lastPrinted>2019-02-05T16:32:00Z</cp:lastPrinted>
  <dcterms:created xsi:type="dcterms:W3CDTF">2016-10-23T04:34:00Z</dcterms:created>
  <dcterms:modified xsi:type="dcterms:W3CDTF">2019-02-05T16:33:00Z</dcterms:modified>
</cp:coreProperties>
</file>